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9DDA1" w14:textId="77777777" w:rsidR="00564AA3" w:rsidRPr="003F3F11" w:rsidRDefault="00833D55" w:rsidP="005368A6">
      <w:pPr>
        <w:pStyle w:val="Annex3"/>
        <w:numPr>
          <w:ilvl w:val="2"/>
          <w:numId w:val="8"/>
        </w:numPr>
        <w:tabs>
          <w:tab w:val="clear" w:pos="720"/>
          <w:tab w:val="clear" w:pos="794"/>
          <w:tab w:val="clear" w:pos="1191"/>
          <w:tab w:val="clear" w:pos="1440"/>
          <w:tab w:val="left" w:pos="851"/>
        </w:tabs>
        <w:ind w:left="851" w:hanging="851"/>
        <w:textAlignment w:val="auto"/>
        <w:rPr>
          <w:noProof/>
        </w:rPr>
      </w:pPr>
      <w:bookmarkStart w:id="0" w:name="_Toc317198923"/>
      <w:bookmarkStart w:id="1" w:name="_Toc415476072"/>
      <w:bookmarkStart w:id="2" w:name="_Toc423599347"/>
      <w:bookmarkStart w:id="3" w:name="_Toc423601851"/>
      <w:bookmarkStart w:id="4" w:name="_Toc501130324"/>
      <w:bookmarkStart w:id="5" w:name="_Toc25952254"/>
      <w:bookmarkStart w:id="6" w:name="_GoBack"/>
      <w:bookmarkEnd w:id="6"/>
      <w:r w:rsidRPr="003F3F11">
        <w:rPr>
          <w:noProof/>
        </w:rPr>
        <w:t>Film grain characteristics SEI message semantics</w:t>
      </w:r>
      <w:bookmarkEnd w:id="0"/>
      <w:bookmarkEnd w:id="1"/>
      <w:bookmarkEnd w:id="2"/>
      <w:bookmarkEnd w:id="3"/>
      <w:bookmarkEnd w:id="4"/>
      <w:bookmarkEnd w:id="5"/>
    </w:p>
    <w:p w14:paraId="3F59DDA2" w14:textId="77777777" w:rsidR="00833D55" w:rsidRPr="003F3F11" w:rsidRDefault="00833D55" w:rsidP="00833D55">
      <w:r w:rsidRPr="003F3F11">
        <w:t>This SEI message provides the decoder with a parameterized model for film grain synthesis.</w:t>
      </w:r>
    </w:p>
    <w:p w14:paraId="3F59DDA3" w14:textId="1F06C4A4" w:rsidR="00833D55" w:rsidRPr="003F3F11" w:rsidRDefault="00833D55" w:rsidP="00833D55">
      <w:pPr>
        <w:pStyle w:val="Note1"/>
      </w:pPr>
      <w:r w:rsidRPr="003F3F11">
        <w:t>NOTE </w:t>
      </w:r>
      <w:r w:rsidR="00555F53">
        <w:fldChar w:fldCharType="begin" w:fldLock="1"/>
      </w:r>
      <w:r w:rsidR="00555F53">
        <w:instrText xml:space="preserve"> SEQ NoteCounter \r 1 \* MERGEFORMAT </w:instrText>
      </w:r>
      <w:r w:rsidR="00555F53">
        <w:fldChar w:fldCharType="separate"/>
      </w:r>
      <w:r w:rsidR="00935DD0">
        <w:rPr>
          <w:noProof/>
        </w:rPr>
        <w:t>1</w:t>
      </w:r>
      <w:r w:rsidR="00555F53">
        <w:rPr>
          <w:noProof/>
        </w:rPr>
        <w:fldChar w:fldCharType="end"/>
      </w:r>
      <w:r w:rsidRPr="003F3F11">
        <w:rPr>
          <w:noProof/>
        </w:rPr>
        <w:t> – </w:t>
      </w:r>
      <w:r w:rsidRPr="003F3F11">
        <w:t xml:space="preserve">For example, an encoder </w:t>
      </w:r>
      <w:del w:id="7" w:author="Dolby" w:date="2020-09-30T10:42:00Z">
        <w:r w:rsidRPr="003F3F11">
          <w:delText>may</w:delText>
        </w:r>
      </w:del>
      <w:ins w:id="8" w:author="Dolby" w:date="2020-09-30T10:42:00Z">
        <w:r w:rsidR="00FF5D58" w:rsidRPr="00030747">
          <w:rPr>
            <w:highlight w:val="yellow"/>
          </w:rPr>
          <w:t>could</w:t>
        </w:r>
      </w:ins>
      <w:r w:rsidR="00FF5D58" w:rsidRPr="003F3F11">
        <w:t xml:space="preserve"> </w:t>
      </w:r>
      <w:r w:rsidRPr="003F3F11">
        <w:t xml:space="preserve">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del w:id="9" w:author="Dolby" w:date="2020-09-30T10:42:00Z">
        <w:r w:rsidRPr="003F3F11">
          <w:delText>affect</w:delText>
        </w:r>
      </w:del>
      <w:ins w:id="10" w:author="Dolby" w:date="2020-09-30T10:42:00Z">
        <w:r w:rsidR="00FF5D58" w:rsidRPr="00030747">
          <w:rPr>
            <w:highlight w:val="yellow"/>
          </w:rPr>
          <w:t>need to exactly follow</w:t>
        </w:r>
      </w:ins>
      <w:r w:rsidR="00FF5D58" w:rsidRPr="003F3F11">
        <w:t xml:space="preserve"> </w:t>
      </w:r>
      <w:r w:rsidRPr="003F3F11">
        <w:t xml:space="preserve">the </w:t>
      </w:r>
      <w:del w:id="11" w:author="Dolby" w:date="2020-09-30T10:42:00Z">
        <w:r w:rsidRPr="003F3F11">
          <w:delText xml:space="preserve">decoding process </w:delText>
        </w:r>
      </w:del>
      <w:r w:rsidRPr="003F3F11">
        <w:t xml:space="preserve">specified </w:t>
      </w:r>
      <w:del w:id="12" w:author="Dolby" w:date="2020-09-30T10:42:00Z">
        <w:r w:rsidRPr="003F3F11">
          <w:delText>in this Specification</w:delText>
        </w:r>
      </w:del>
      <w:ins w:id="13" w:author="Dolby" w:date="2020-09-30T10:42:00Z">
        <w:r w:rsidR="00FF5D58" w:rsidRPr="00030747">
          <w:rPr>
            <w:highlight w:val="yellow"/>
          </w:rPr>
          <w:t>semantics of the film grain characteristics SEI message</w:t>
        </w:r>
      </w:ins>
      <w:r w:rsidRPr="003F3F11">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3F59DDA4" w14:textId="0F488A66" w:rsidR="00833D55" w:rsidRPr="003F3F11" w:rsidRDefault="00833D55" w:rsidP="00833D55">
      <w:pPr>
        <w:pStyle w:val="Note1"/>
      </w:pPr>
      <w:r w:rsidRPr="003F3F11">
        <w:t>NOTE </w:t>
      </w:r>
      <w:r w:rsidR="00555F53">
        <w:fldChar w:fldCharType="begin" w:fldLock="1"/>
      </w:r>
      <w:r w:rsidR="00555F53">
        <w:instrText xml:space="preserve"> SEQ NoteCounter \* MERGEFORMAT </w:instrText>
      </w:r>
      <w:r w:rsidR="00555F53">
        <w:fldChar w:fldCharType="separate"/>
      </w:r>
      <w:r w:rsidR="00935DD0">
        <w:rPr>
          <w:noProof/>
        </w:rPr>
        <w:t>2</w:t>
      </w:r>
      <w:r w:rsidR="00555F53">
        <w:rPr>
          <w:noProof/>
        </w:rPr>
        <w:fldChar w:fldCharType="end"/>
      </w:r>
      <w:r w:rsidRPr="003F3F11">
        <w:rPr>
          <w:noProof/>
        </w:rPr>
        <w:t> – </w:t>
      </w:r>
      <w:r w:rsidRPr="003F3F11">
        <w:t>The display process is not specified in this Specification.</w:t>
      </w:r>
    </w:p>
    <w:p w14:paraId="3F59DDA5" w14:textId="61B2774E" w:rsidR="00833D55" w:rsidRPr="003F3F11" w:rsidRDefault="00833D55" w:rsidP="00833D55">
      <w:pPr>
        <w:pStyle w:val="Note1"/>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3</w:t>
      </w:r>
      <w:r w:rsidR="00555F53">
        <w:rPr>
          <w:noProof/>
        </w:rPr>
        <w:fldChar w:fldCharType="end"/>
      </w:r>
      <w:r w:rsidRPr="003F3F11">
        <w:rPr>
          <w:noProof/>
        </w:rPr>
        <w:t> – </w:t>
      </w:r>
      <w:r w:rsidR="003D25CB" w:rsidRPr="003F3F11">
        <w:t>SMPTE</w:t>
      </w:r>
      <w:r w:rsidRPr="003F3F11">
        <w:t xml:space="preserve"> RDD 5</w:t>
      </w:r>
      <w:r w:rsidR="00C67099" w:rsidRPr="003F3F11">
        <w:t xml:space="preserve"> </w:t>
      </w:r>
      <w:del w:id="14" w:author="Dolby" w:date="2020-09-30T10:42:00Z">
        <w:r w:rsidR="00C67099" w:rsidRPr="003F3F11">
          <w:delText>(2006)</w:delText>
        </w:r>
        <w:r w:rsidRPr="003F3F11">
          <w:delText xml:space="preserve"> </w:delText>
        </w:r>
      </w:del>
      <w:r w:rsidRPr="003F3F11">
        <w:t>specifies a film grain simulator based on the information provided in the film grain characteristics SEI message.</w:t>
      </w:r>
    </w:p>
    <w:p w14:paraId="734C5743" w14:textId="77777777" w:rsidR="00FF5D58" w:rsidRPr="00030747" w:rsidRDefault="00FF5D58" w:rsidP="00FF5D58">
      <w:pPr>
        <w:rPr>
          <w:ins w:id="15" w:author="Dolby" w:date="2020-09-30T10:42:00Z"/>
          <w:highlight w:val="yellow"/>
        </w:rPr>
      </w:pPr>
      <w:ins w:id="16" w:author="Dolby" w:date="2020-09-30T10:42:00Z">
        <w:r w:rsidRPr="00030747">
          <w:rPr>
            <w:highlight w:val="yellow"/>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ins>
    </w:p>
    <w:p w14:paraId="6356689B" w14:textId="77777777" w:rsidR="00FF5D58" w:rsidRDefault="00FF5D58" w:rsidP="00030747">
      <w:pPr>
        <w:tabs>
          <w:tab w:val="clear" w:pos="794"/>
          <w:tab w:val="clear" w:pos="1191"/>
          <w:tab w:val="clear" w:pos="1588"/>
          <w:tab w:val="clear" w:pos="1985"/>
        </w:tabs>
        <w:overflowPunct/>
        <w:autoSpaceDE/>
        <w:autoSpaceDN/>
        <w:adjustRightInd/>
        <w:ind w:left="284"/>
        <w:textAlignment w:val="auto"/>
        <w:rPr>
          <w:ins w:id="17" w:author="Dolby" w:date="2020-09-30T10:42:00Z"/>
        </w:rPr>
      </w:pPr>
      <w:ins w:id="18" w:author="Dolby" w:date="2020-09-30T10:42:00Z">
        <w:r w:rsidRPr="00030747">
          <w:rPr>
            <w:sz w:val="18"/>
            <w:highlight w:val="yellow"/>
          </w:rPr>
          <w:t>NOTE </w:t>
        </w:r>
        <w:r w:rsidRPr="00030747">
          <w:rPr>
            <w:sz w:val="18"/>
            <w:highlight w:val="yellow"/>
          </w:rPr>
          <w:fldChar w:fldCharType="begin"/>
        </w:r>
        <w:r w:rsidRPr="00030747">
          <w:rPr>
            <w:sz w:val="18"/>
            <w:highlight w:val="yellow"/>
          </w:rPr>
          <w:instrText xml:space="preserve"> SEQ NoteCounter \* MERGEFORMAT </w:instrText>
        </w:r>
        <w:r w:rsidRPr="00030747">
          <w:rPr>
            <w:sz w:val="18"/>
            <w:highlight w:val="yellow"/>
          </w:rPr>
          <w:fldChar w:fldCharType="separate"/>
        </w:r>
        <w:r w:rsidRPr="00030747">
          <w:rPr>
            <w:sz w:val="18"/>
            <w:highlight w:val="yellow"/>
          </w:rPr>
          <w:t>4</w:t>
        </w:r>
        <w:r w:rsidRPr="00030747">
          <w:rPr>
            <w:sz w:val="18"/>
            <w:highlight w:val="yellow"/>
          </w:rPr>
          <w:fldChar w:fldCharType="end"/>
        </w:r>
        <w:r w:rsidRPr="00030747">
          <w:rPr>
            <w:sz w:val="18"/>
            <w:highlight w:val="yellow"/>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030747">
          <w:rPr>
            <w:highlight w:val="yellow"/>
          </w:rPr>
          <w:t>.</w:t>
        </w:r>
      </w:ins>
    </w:p>
    <w:p w14:paraId="3F59DDA6" w14:textId="22BDB85C" w:rsidR="00833D55" w:rsidRPr="003F3F11" w:rsidRDefault="00833D55" w:rsidP="00FF5D58">
      <w:pPr>
        <w:tabs>
          <w:tab w:val="clear" w:pos="794"/>
          <w:tab w:val="clear" w:pos="1191"/>
          <w:tab w:val="clear" w:pos="1588"/>
          <w:tab w:val="clear" w:pos="1985"/>
        </w:tabs>
        <w:overflowPunct/>
        <w:autoSpaceDE/>
        <w:autoSpaceDN/>
        <w:adjustRightInd/>
        <w:textAlignment w:val="auto"/>
      </w:pPr>
      <w:r w:rsidRPr="003F3F11">
        <w:rPr>
          <w:b/>
        </w:rPr>
        <w:t>film_grain_characteristics_cancel_flag</w:t>
      </w:r>
      <w:r w:rsidRPr="003F3F11">
        <w: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t>
      </w:r>
    </w:p>
    <w:p w14:paraId="3F59DDA7" w14:textId="078694A9" w:rsidR="00833D55" w:rsidRPr="003F3F11" w:rsidRDefault="00833D55" w:rsidP="00833D55">
      <w:r w:rsidRPr="003F3F11">
        <w:rPr>
          <w:b/>
        </w:rPr>
        <w:t xml:space="preserve">film_grain_model_id </w:t>
      </w:r>
      <w:r w:rsidRPr="003F3F11">
        <w:t xml:space="preserve">identifies the film grain simulation model as specified in </w:t>
      </w:r>
      <w:r w:rsidR="00B96C9A" w:rsidRPr="003F3F11">
        <w:fldChar w:fldCharType="begin" w:fldLock="1"/>
      </w:r>
      <w:r w:rsidRPr="003F3F11">
        <w:instrText xml:space="preserve"> REF _Ref81401429 \h </w:instrText>
      </w:r>
      <w:r w:rsidR="00B96C9A" w:rsidRPr="003F3F11">
        <w:fldChar w:fldCharType="separate"/>
      </w:r>
      <w:r w:rsidR="00935DD0" w:rsidRPr="003F3F11">
        <w:rPr>
          <w:bCs/>
        </w:rPr>
        <w:t>Table D.</w:t>
      </w:r>
      <w:r w:rsidR="00935DD0">
        <w:rPr>
          <w:noProof/>
        </w:rPr>
        <w:t>4</w:t>
      </w:r>
      <w:r w:rsidR="00B96C9A" w:rsidRPr="003F3F11">
        <w:fldChar w:fldCharType="end"/>
      </w:r>
      <w:r w:rsidRPr="003F3F11">
        <w:t>. The value of film_grain_model_id shall be in the range of 0 to 1, inclusive. The values of 2 and 3 for film_grain_model_id are reserved for future use by ITU</w:t>
      </w:r>
      <w:r w:rsidRPr="003F3F11">
        <w:noBreakHyphen/>
        <w:t>T | ISO/IEC and shall not be present in bitstreams conforming to this version of this Specification. Decoders shall ignore film grain characteristic SEI messages with film_grain_model_id equal to 2 or 3.</w:t>
      </w:r>
    </w:p>
    <w:p w14:paraId="3F59DDA8" w14:textId="60A8EDC8" w:rsidR="00833D55" w:rsidRPr="003F3F11" w:rsidRDefault="00833D55" w:rsidP="00833D55">
      <w:pPr>
        <w:pStyle w:val="TableTitle"/>
      </w:pPr>
      <w:bookmarkStart w:id="19" w:name="_Ref81401429"/>
      <w:bookmarkStart w:id="20" w:name="_Toc37056126"/>
      <w:bookmarkStart w:id="21" w:name="_Ref81401413"/>
      <w:bookmarkStart w:id="22" w:name="_Toc246350773"/>
      <w:bookmarkStart w:id="23" w:name="_Toc259024422"/>
      <w:bookmarkStart w:id="24" w:name="_Toc415476515"/>
      <w:bookmarkStart w:id="25" w:name="_Toc501130643"/>
      <w:bookmarkStart w:id="26" w:name="_Toc25952580"/>
      <w:r w:rsidRPr="003F3F11">
        <w:rPr>
          <w:bCs w:val="0"/>
        </w:rPr>
        <w:t>Table D.</w:t>
      </w:r>
      <w:r w:rsidR="00B96C9A" w:rsidRPr="003F3F11">
        <w:rPr>
          <w:noProof/>
        </w:rPr>
        <w:fldChar w:fldCharType="begin" w:fldLock="1"/>
      </w:r>
      <w:r w:rsidRPr="003F3F11">
        <w:rPr>
          <w:noProof/>
        </w:rPr>
        <w:instrText xml:space="preserve"> SEQ Table \* ARABIC </w:instrText>
      </w:r>
      <w:r w:rsidR="00B96C9A" w:rsidRPr="003F3F11">
        <w:rPr>
          <w:noProof/>
        </w:rPr>
        <w:fldChar w:fldCharType="separate"/>
      </w:r>
      <w:r w:rsidR="00935DD0">
        <w:rPr>
          <w:noProof/>
        </w:rPr>
        <w:t>4</w:t>
      </w:r>
      <w:r w:rsidR="00B96C9A" w:rsidRPr="003F3F11">
        <w:rPr>
          <w:noProof/>
        </w:rPr>
        <w:fldChar w:fldCharType="end"/>
      </w:r>
      <w:bookmarkEnd w:id="19"/>
      <w:r w:rsidRPr="003F3F11">
        <w:rPr>
          <w:bCs w:val="0"/>
        </w:rPr>
        <w:t xml:space="preserve"> – </w:t>
      </w:r>
      <w:r w:rsidRPr="003F3F11">
        <w:t>film_grain_</w:t>
      </w:r>
      <w:r w:rsidRPr="003F3F11">
        <w:rPr>
          <w:bCs w:val="0"/>
        </w:rPr>
        <w:t>model_id values</w:t>
      </w:r>
      <w:bookmarkEnd w:id="20"/>
      <w:bookmarkEnd w:id="21"/>
      <w:bookmarkEnd w:id="22"/>
      <w:bookmarkEnd w:id="23"/>
      <w:bookmarkEnd w:id="24"/>
      <w:bookmarkEnd w:id="25"/>
      <w:bookmarkEnd w:id="26"/>
    </w:p>
    <w:p w14:paraId="3F59DDA9" w14:textId="77777777" w:rsidR="00833D55" w:rsidRPr="003F3F11" w:rsidRDefault="00833D55" w:rsidP="00833D55">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833D55" w:rsidRPr="003F3F11" w14:paraId="3F59DDAC" w14:textId="77777777" w:rsidTr="00857A8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F59DDAA" w14:textId="77777777" w:rsidR="00833D55" w:rsidRPr="003F3F11" w:rsidRDefault="00833D55" w:rsidP="0068112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rPr>
                <w:b/>
              </w:rPr>
            </w:pPr>
            <w:r w:rsidRPr="003F3F11">
              <w:rPr>
                <w: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F59DDAB" w14:textId="77777777" w:rsidR="00833D55" w:rsidRPr="003F3F11" w:rsidRDefault="00833D55" w:rsidP="00D516A4">
            <w:pPr>
              <w:keepNext/>
              <w:keepLines/>
              <w:tabs>
                <w:tab w:val="clear" w:pos="794"/>
                <w:tab w:val="clear" w:pos="1191"/>
                <w:tab w:val="clear" w:pos="1588"/>
                <w:tab w:val="clear" w:pos="1985"/>
              </w:tabs>
              <w:spacing w:before="0" w:after="60"/>
              <w:jc w:val="center"/>
              <w:rPr>
                <w:b/>
                <w:bCs/>
              </w:rPr>
            </w:pPr>
            <w:r w:rsidRPr="003F3F11">
              <w:rPr>
                <w:b/>
                <w:bCs/>
              </w:rPr>
              <w:t>Description</w:t>
            </w:r>
          </w:p>
        </w:tc>
      </w:tr>
      <w:tr w:rsidR="00833D55" w:rsidRPr="003F3F11" w14:paraId="3F59DDAF" w14:textId="77777777" w:rsidTr="00857A8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F59DDAD"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
            <w:r w:rsidRPr="003F3F11">
              <w:t>0</w:t>
            </w:r>
          </w:p>
        </w:tc>
        <w:tc>
          <w:tcPr>
            <w:tcW w:w="2485" w:type="dxa"/>
            <w:tcBorders>
              <w:top w:val="single" w:sz="6" w:space="0" w:color="auto"/>
              <w:left w:val="single" w:sz="6" w:space="0" w:color="auto"/>
              <w:bottom w:val="single" w:sz="2" w:space="0" w:color="auto"/>
              <w:right w:val="single" w:sz="6" w:space="0" w:color="auto"/>
            </w:tcBorders>
            <w:vAlign w:val="center"/>
          </w:tcPr>
          <w:p w14:paraId="3F59DDAE"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
            <w:r w:rsidRPr="003F3F11">
              <w:rPr>
                <w:bCs/>
              </w:rPr>
              <w:t xml:space="preserve">Frequency filtering </w:t>
            </w:r>
          </w:p>
        </w:tc>
      </w:tr>
      <w:tr w:rsidR="00833D55" w:rsidRPr="003F3F11" w14:paraId="3F59DDB2" w14:textId="77777777" w:rsidTr="00857A8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F59DDB0"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
            <w:r w:rsidRPr="003F3F11">
              <w:t>1</w:t>
            </w:r>
          </w:p>
        </w:tc>
        <w:tc>
          <w:tcPr>
            <w:tcW w:w="2485" w:type="dxa"/>
            <w:tcBorders>
              <w:top w:val="single" w:sz="6" w:space="0" w:color="auto"/>
              <w:left w:val="single" w:sz="6" w:space="0" w:color="auto"/>
              <w:bottom w:val="single" w:sz="2" w:space="0" w:color="auto"/>
              <w:right w:val="single" w:sz="6" w:space="0" w:color="auto"/>
            </w:tcBorders>
            <w:vAlign w:val="center"/>
          </w:tcPr>
          <w:p w14:paraId="3F59DDB1"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
            <w:r w:rsidRPr="003F3F11">
              <w:rPr>
                <w:bCs/>
              </w:rPr>
              <w:t>Auto-regression</w:t>
            </w:r>
          </w:p>
        </w:tc>
      </w:tr>
    </w:tbl>
    <w:p w14:paraId="3F59DDB3" w14:textId="77777777" w:rsidR="00833D55" w:rsidRPr="003F3F11" w:rsidRDefault="00833D55" w:rsidP="00833D55"/>
    <w:p w14:paraId="3F59DDB4" w14:textId="1FE356AE" w:rsidR="00833D55" w:rsidRPr="003F3F11" w:rsidRDefault="00833D55" w:rsidP="00833D55">
      <w:r w:rsidRPr="003F3F11">
        <w:rPr>
          <w:b/>
        </w:rPr>
        <w:t>separate_colour_description_present_flag</w:t>
      </w:r>
      <w:r w:rsidRPr="003F3F11">
        <w:t xml:space="preserve"> equal to 1 indicates that a distinct </w:t>
      </w:r>
      <w:del w:id="27" w:author="Dolby" w:date="2020-09-30T10:42:00Z">
        <w:r w:rsidRPr="003F3F11">
          <w:delText>colour space description</w:delText>
        </w:r>
      </w:del>
      <w:ins w:id="28" w:author="Dolby" w:date="2020-09-30T10:42:00Z">
        <w:r w:rsidR="00FF5D58" w:rsidRPr="00030747">
          <w:rPr>
            <w:highlight w:val="yellow"/>
          </w:rPr>
          <w:t>combination of luma bit depth, chroma bit depth, video full range flag,</w:t>
        </w:r>
        <w:r w:rsidR="00FF5D58">
          <w:t xml:space="preserve"> </w:t>
        </w:r>
        <w:r w:rsidRPr="003F3F11">
          <w:t xml:space="preserve">colour </w:t>
        </w:r>
        <w:r w:rsidR="00FF5D58" w:rsidRPr="00030747">
          <w:rPr>
            <w:noProof/>
            <w:highlight w:val="yellow"/>
          </w:rPr>
          <w:t xml:space="preserve">primaries, </w:t>
        </w:r>
        <w:r w:rsidR="00FF5D58" w:rsidRPr="00030747">
          <w:rPr>
            <w:highlight w:val="yellow"/>
          </w:rPr>
          <w:t>transfer characteristics, and matrix coefficients</w:t>
        </w:r>
      </w:ins>
      <w:r w:rsidRPr="003F3F11">
        <w:t xml:space="preserve"> for the film grain characteristics specified in the SEI message is present in the film grain characteristics SEI message syntax. separate_colour_description_present_flag equal to 0 indicates that the </w:t>
      </w:r>
      <w:ins w:id="29" w:author="Dolby" w:date="2020-09-30T10:42:00Z">
        <w:r w:rsidR="00FF5D58" w:rsidRPr="00030747">
          <w:rPr>
            <w:highlight w:val="yellow"/>
          </w:rPr>
          <w:t>combination of luma bit depth, chroma bit depth, video full range flag,</w:t>
        </w:r>
        <w:r w:rsidR="00FF5D58" w:rsidRPr="0040403C">
          <w:t xml:space="preserve"> </w:t>
        </w:r>
      </w:ins>
      <w:r w:rsidRPr="003F3F11">
        <w:t xml:space="preserve">colour </w:t>
      </w:r>
      <w:del w:id="30" w:author="Dolby" w:date="2020-09-30T10:42:00Z">
        <w:r w:rsidRPr="003F3F11">
          <w:delText>description</w:delText>
        </w:r>
      </w:del>
      <w:ins w:id="31" w:author="Dolby" w:date="2020-09-30T10:42:00Z">
        <w:r w:rsidR="00FF5D58" w:rsidRPr="00030747">
          <w:rPr>
            <w:noProof/>
            <w:highlight w:val="yellow"/>
          </w:rPr>
          <w:t xml:space="preserve">primaries, </w:t>
        </w:r>
        <w:r w:rsidR="00FF5D58" w:rsidRPr="00030747">
          <w:rPr>
            <w:highlight w:val="yellow"/>
          </w:rPr>
          <w:t>transfer characteristics, and matrix coefficients</w:t>
        </w:r>
      </w:ins>
      <w:r w:rsidRPr="003F3F11">
        <w:t xml:space="preserve"> for the film grain characteristics specified in the SEI message </w:t>
      </w:r>
      <w:del w:id="32" w:author="Dolby" w:date="2020-09-30T10:42:00Z">
        <w:r w:rsidRPr="003F3F11">
          <w:delText>is</w:delText>
        </w:r>
      </w:del>
      <w:ins w:id="33" w:author="Dolby" w:date="2020-09-30T10:42:00Z">
        <w:r w:rsidR="00FF5D58" w:rsidRPr="00030747">
          <w:rPr>
            <w:highlight w:val="yellow"/>
          </w:rPr>
          <w:t>are</w:t>
        </w:r>
      </w:ins>
      <w:r w:rsidR="00FF5D58" w:rsidRPr="003F3F11">
        <w:t xml:space="preserve"> </w:t>
      </w:r>
      <w:r w:rsidRPr="003F3F11">
        <w:t xml:space="preserve">the same as </w:t>
      </w:r>
      <w:ins w:id="34" w:author="Dolby" w:date="2020-09-30T10:42:00Z">
        <w:r w:rsidR="00FF5D58" w:rsidRPr="00030747">
          <w:rPr>
            <w:highlight w:val="yellow"/>
          </w:rPr>
          <w:t>indicated in VUI parameters</w:t>
        </w:r>
        <w:r w:rsidR="00FF5D58" w:rsidRPr="0040403C">
          <w:t xml:space="preserve"> </w:t>
        </w:r>
      </w:ins>
      <w:r w:rsidRPr="003F3F11">
        <w:t>for the CVS</w:t>
      </w:r>
      <w:del w:id="35" w:author="Dolby" w:date="2020-09-30T10:42:00Z">
        <w:r w:rsidRPr="003F3F11">
          <w:delText xml:space="preserve"> as specified in clause </w:delText>
        </w:r>
        <w:r w:rsidR="00B96C9A" w:rsidRPr="003F3F11">
          <w:fldChar w:fldCharType="begin" w:fldLock="1"/>
        </w:r>
        <w:r w:rsidRPr="003F3F11">
          <w:delInstrText xml:space="preserve"> REF _Ref317176275 \r \h </w:delInstrText>
        </w:r>
        <w:r w:rsidR="00B96C9A" w:rsidRPr="003F3F11">
          <w:fldChar w:fldCharType="separate"/>
        </w:r>
        <w:r w:rsidR="00935DD0">
          <w:delText>E.3.1</w:delText>
        </w:r>
        <w:r w:rsidR="00B96C9A" w:rsidRPr="003F3F11">
          <w:fldChar w:fldCharType="end"/>
        </w:r>
        <w:r w:rsidRPr="003F3F11">
          <w:delText>.</w:delText>
        </w:r>
      </w:del>
      <w:ins w:id="36" w:author="Dolby" w:date="2020-09-30T10:42:00Z">
        <w:r w:rsidRPr="003F3F11">
          <w:t>.</w:t>
        </w:r>
      </w:ins>
    </w:p>
    <w:p w14:paraId="3F59DDB5" w14:textId="473AFB79" w:rsidR="00833D55" w:rsidRPr="003F3F11" w:rsidRDefault="00833D55" w:rsidP="00833D55">
      <w:pPr>
        <w:pStyle w:val="Note1"/>
        <w:rPr>
          <w:ins w:id="37" w:author="Dolby" w:date="2020-09-30T10:42:00Z"/>
        </w:rPr>
      </w:pPr>
      <w:r w:rsidRPr="003F3F11">
        <w:t>NOTE</w:t>
      </w:r>
      <w:r w:rsidRPr="003F3F11">
        <w:rPr>
          <w:noProof/>
        </w:rPr>
        <w:t> </w:t>
      </w:r>
      <w:del w:id="38" w:author="Dolby" w:date="2020-09-30T10:42:00Z">
        <w:r w:rsidR="00B277AE">
          <w:fldChar w:fldCharType="begin" w:fldLock="1"/>
        </w:r>
        <w:r w:rsidR="00B277AE">
          <w:delInstrText xml:space="preserve"> SEQ NoteCounter \* MERGEFORMAT </w:delInstrText>
        </w:r>
        <w:r w:rsidR="00B277AE">
          <w:fldChar w:fldCharType="separate"/>
        </w:r>
        <w:r w:rsidR="00935DD0">
          <w:rPr>
            <w:noProof/>
          </w:rPr>
          <w:delText>4</w:delText>
        </w:r>
        <w:r w:rsidR="00B277AE">
          <w:rPr>
            <w:noProof/>
          </w:rPr>
          <w:fldChar w:fldCharType="end"/>
        </w:r>
      </w:del>
      <w:ins w:id="39" w:author="Dolby" w:date="2020-09-30T10:42:00Z">
        <w:r w:rsidR="00FF5D58" w:rsidRPr="00030747">
          <w:rPr>
            <w:highlight w:val="yellow"/>
          </w:rPr>
          <w:t>5</w:t>
        </w:r>
      </w:ins>
      <w:r w:rsidR="00FF5D58" w:rsidRPr="003F3F11">
        <w:rPr>
          <w:noProof/>
        </w:rPr>
        <w:t> </w:t>
      </w:r>
      <w:r w:rsidRPr="003F3F11">
        <w:rPr>
          <w:noProof/>
        </w:rPr>
        <w:t>– </w:t>
      </w:r>
      <w:r w:rsidRPr="003F3F11">
        <w:t xml:space="preserve">When separate_colour_description_present_flag is equal to 1, </w:t>
      </w:r>
      <w:del w:id="40" w:author="Dolby" w:date="2020-09-30T10:42:00Z">
        <w:r w:rsidRPr="003F3F11">
          <w:delText>the</w:delText>
        </w:r>
      </w:del>
      <w:ins w:id="41" w:author="Dolby" w:date="2020-09-30T10:42:00Z">
        <w:r w:rsidR="00FF5D58" w:rsidRPr="00030747">
          <w:rPr>
            <w:highlight w:val="yellow"/>
          </w:rPr>
          <w:t>any of the luma bit depth, chroma bit depth, video full range flag,</w:t>
        </w:r>
      </w:ins>
      <w:r w:rsidRPr="003F3F11">
        <w:t xml:space="preserve"> colour </w:t>
      </w:r>
      <w:del w:id="42" w:author="Dolby" w:date="2020-09-30T10:42:00Z">
        <w:r w:rsidRPr="003F3F11">
          <w:delText>space</w:delText>
        </w:r>
      </w:del>
      <w:ins w:id="43" w:author="Dolby" w:date="2020-09-30T10:42:00Z">
        <w:r w:rsidR="00FF5D58" w:rsidRPr="00030747">
          <w:rPr>
            <w:noProof/>
            <w:highlight w:val="yellow"/>
          </w:rPr>
          <w:t xml:space="preserve">primaries, </w:t>
        </w:r>
        <w:r w:rsidR="00FF5D58" w:rsidRPr="00030747">
          <w:rPr>
            <w:highlight w:val="yellow"/>
          </w:rPr>
          <w:t>transfer characteristics, and matrix coefficients</w:t>
        </w:r>
      </w:ins>
      <w:r w:rsidRPr="003F3F11">
        <w:t xml:space="preserve"> specified for the film grain characteristics specified in the SEI message </w:t>
      </w:r>
      <w:del w:id="44" w:author="Dolby" w:date="2020-09-30T10:42:00Z">
        <w:r w:rsidRPr="003F3F11">
          <w:delText>may</w:delText>
        </w:r>
      </w:del>
      <w:ins w:id="45" w:author="Dolby" w:date="2020-09-30T10:42:00Z">
        <w:r w:rsidR="00FF5D58" w:rsidRPr="00030747">
          <w:rPr>
            <w:highlight w:val="yellow"/>
          </w:rPr>
          <w:t>could</w:t>
        </w:r>
      </w:ins>
      <w:r w:rsidR="00FF5D58" w:rsidRPr="003F3F11">
        <w:t xml:space="preserve"> </w:t>
      </w:r>
      <w:r w:rsidRPr="003F3F11">
        <w:t xml:space="preserve">differ from </w:t>
      </w:r>
      <w:del w:id="46" w:author="Dolby" w:date="2020-09-30T10:42:00Z">
        <w:r w:rsidRPr="003F3F11">
          <w:delText xml:space="preserve">the colour space specified </w:delText>
        </w:r>
      </w:del>
      <w:ins w:id="47" w:author="Dolby" w:date="2020-09-30T10:42:00Z">
        <w:r w:rsidR="00FF5D58" w:rsidRPr="00030747">
          <w:rPr>
            <w:highlight w:val="yellow"/>
          </w:rPr>
          <w:t>that</w:t>
        </w:r>
        <w:r w:rsidRPr="003F3F11">
          <w:t xml:space="preserve"> </w:t>
        </w:r>
      </w:ins>
      <w:r w:rsidRPr="003F3F11">
        <w:t xml:space="preserve">for the </w:t>
      </w:r>
      <w:del w:id="48" w:author="Dolby" w:date="2020-09-30T10:42:00Z">
        <w:r w:rsidRPr="003F3F11">
          <w:delText>coded video as specified</w:delText>
        </w:r>
      </w:del>
      <w:ins w:id="49" w:author="Dolby" w:date="2020-09-30T10:42:00Z">
        <w:r w:rsidR="00FF5D58" w:rsidRPr="00030747">
          <w:rPr>
            <w:highlight w:val="yellow"/>
          </w:rPr>
          <w:t>pictures</w:t>
        </w:r>
      </w:ins>
      <w:r w:rsidR="00FF5D58" w:rsidRPr="00030747">
        <w:rPr>
          <w:highlight w:val="yellow"/>
          <w:rPrChange w:id="50" w:author="Dolby" w:date="2020-09-30T10:42:00Z">
            <w:rPr/>
          </w:rPrChange>
        </w:rPr>
        <w:t xml:space="preserve"> in </w:t>
      </w:r>
      <w:ins w:id="51" w:author="Dolby" w:date="2020-09-30T10:42:00Z">
        <w:r w:rsidR="00FF5D58" w:rsidRPr="00030747">
          <w:rPr>
            <w:highlight w:val="yellow"/>
          </w:rPr>
          <w:t>the CVS</w:t>
        </w:r>
        <w:r w:rsidRPr="003F3F11">
          <w:t>.</w:t>
        </w:r>
      </w:ins>
    </w:p>
    <w:p w14:paraId="3C88033F" w14:textId="387745CF" w:rsidR="00FF5D58" w:rsidRPr="00030747" w:rsidRDefault="00FF5D58" w:rsidP="00FF5D58">
      <w:pPr>
        <w:rPr>
          <w:ins w:id="52" w:author="Dolby" w:date="2020-09-30T10:42:00Z"/>
          <w:highlight w:val="yellow"/>
        </w:rPr>
      </w:pPr>
      <w:ins w:id="53" w:author="Dolby" w:date="2020-09-30T10:42:00Z">
        <w:r w:rsidRPr="00030747">
          <w:rPr>
            <w:highlight w:val="yellow"/>
          </w:rPr>
          <w:t>When VUI parameters are not present for the CVS, and equivalent information is not conveyed by external means, separate_colour_description_present_flag shall be equal to 1.</w:t>
        </w:r>
      </w:ins>
    </w:p>
    <w:p w14:paraId="48F14B2C" w14:textId="3CCE3BE1" w:rsidR="00FF5D58" w:rsidRPr="00FF5D58" w:rsidRDefault="00FF5D58" w:rsidP="00FF5D58">
      <w:pPr>
        <w:pPrChange w:id="54" w:author="Dolby" w:date="2020-09-30T10:42:00Z">
          <w:pPr>
            <w:pStyle w:val="Note1"/>
          </w:pPr>
        </w:pPrChange>
      </w:pPr>
      <w:ins w:id="55" w:author="Dolby" w:date="2020-09-30T10:42:00Z">
        <w:r w:rsidRPr="00030747">
          <w:rPr>
            <w:highlight w:val="yellow"/>
          </w:rPr>
          <w:t>The decoded image I</w:t>
        </w:r>
        <w:r w:rsidRPr="00030747">
          <w:rPr>
            <w:highlight w:val="yellow"/>
            <w:vertAlign w:val="subscript"/>
          </w:rPr>
          <w:t>decoded</w:t>
        </w:r>
        <w:r w:rsidRPr="00030747">
          <w:rPr>
            <w:highlight w:val="yellow"/>
          </w:rPr>
          <w:t xml:space="preserve"> used in the equations in this </w:t>
        </w:r>
      </w:ins>
      <w:r w:rsidRPr="00030747">
        <w:rPr>
          <w:highlight w:val="yellow"/>
          <w:rPrChange w:id="56" w:author="Dolby" w:date="2020-09-30T10:42:00Z">
            <w:rPr/>
          </w:rPrChange>
        </w:rPr>
        <w:t>clause</w:t>
      </w:r>
      <w:del w:id="57" w:author="Dolby" w:date="2020-09-30T10:42:00Z">
        <w:r w:rsidR="00833D55" w:rsidRPr="003F3F11">
          <w:delText> </w:delText>
        </w:r>
        <w:r w:rsidR="00B96C9A" w:rsidRPr="003F3F11">
          <w:fldChar w:fldCharType="begin" w:fldLock="1"/>
        </w:r>
        <w:r w:rsidR="00833D55" w:rsidRPr="003F3F11">
          <w:delInstrText xml:space="preserve"> REF _Ref317176275 \r \h </w:delInstrText>
        </w:r>
        <w:r w:rsidR="00B96C9A" w:rsidRPr="003F3F11">
          <w:fldChar w:fldCharType="separate"/>
        </w:r>
        <w:r w:rsidR="00935DD0">
          <w:delText>E.3.1</w:delText>
        </w:r>
        <w:r w:rsidR="00B96C9A" w:rsidRPr="003F3F11">
          <w:fldChar w:fldCharType="end"/>
        </w:r>
        <w:r w:rsidR="00833D55" w:rsidRPr="003F3F11">
          <w:delText>.</w:delText>
        </w:r>
      </w:del>
      <w:ins w:id="58" w:author="Dolby" w:date="2020-09-30T10:42:00Z">
        <w:r w:rsidRPr="00030747">
          <w:rPr>
            <w:highlight w:val="yellow"/>
          </w:rPr>
          <w:t xml:space="preserve"> is in the same colour representation domain as the simulated film grain signal. Therefore, when any of these parameters does differ from that for the pictures in CVS, the decoded image I</w:t>
        </w:r>
        <w:r w:rsidRPr="00030747">
          <w:rPr>
            <w:highlight w:val="yellow"/>
            <w:vertAlign w:val="subscript"/>
          </w:rPr>
          <w:t>decoded</w:t>
        </w:r>
        <w:r w:rsidRPr="00030747">
          <w:rPr>
            <w:highlight w:val="yellow"/>
          </w:rPr>
          <w:t xml:space="preserve"> used in the equations in this clause would be in a different colour reporesentation domain than that for the pictures in the CVS. For example, when the value of f</w:t>
        </w:r>
        <w:r w:rsidR="00707C7B">
          <w:rPr>
            <w:highlight w:val="yellow"/>
          </w:rPr>
          <w:t>ilm_grain</w:t>
        </w:r>
        <w:r w:rsidRPr="00030747">
          <w:rPr>
            <w:highlight w:val="yellow"/>
          </w:rPr>
          <w:t>_bit_depth_luma_minus8 + 8 is greater than the bit depth of the luma component of the pictures in the CVS, the bit depth of I</w:t>
        </w:r>
        <w:r w:rsidRPr="00030747">
          <w:rPr>
            <w:highlight w:val="yellow"/>
            <w:vertAlign w:val="subscript"/>
          </w:rPr>
          <w:t>decoded</w:t>
        </w:r>
        <w:r w:rsidRPr="00030747">
          <w:rPr>
            <w:highlight w:val="yellow"/>
          </w:rPr>
          <w:t xml:space="preserve"> used in the equations in this clause is also greater than </w:t>
        </w:r>
        <w:r w:rsidR="00707C7B" w:rsidRPr="00002CEC">
          <w:rPr>
            <w:highlight w:val="yellow"/>
          </w:rPr>
          <w:t>the bit depth of the luma component of the pictures in the CVS</w:t>
        </w:r>
        <w:r w:rsidRPr="00030747">
          <w:rPr>
            <w:highlight w:val="yellow"/>
          </w:rPr>
          <w:t>. In such a case, the decoded image I</w:t>
        </w:r>
        <w:r w:rsidRPr="00030747">
          <w:rPr>
            <w:highlight w:val="yellow"/>
            <w:vertAlign w:val="subscript"/>
          </w:rPr>
          <w:t>decoded</w:t>
        </w:r>
        <w:r w:rsidRPr="00030747">
          <w:rPr>
            <w:highlight w:val="yellow"/>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ins>
    </w:p>
    <w:p w14:paraId="3F59DDB6" w14:textId="2A433311" w:rsidR="00833D55" w:rsidRPr="003F3F11" w:rsidRDefault="00833D55" w:rsidP="00833D55">
      <w:r w:rsidRPr="003F3F11">
        <w:rPr>
          <w:b/>
        </w:rPr>
        <w:lastRenderedPageBreak/>
        <w:t>film_grain_bit_depth_luma_minus8</w:t>
      </w:r>
      <w:r w:rsidRPr="003F3F11">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ins w:id="59" w:author="Dolby" w:date="2020-09-30T10:42:00Z">
        <w:r w:rsidR="00B26719" w:rsidRPr="0040403C">
          <w:t> </w:t>
        </w:r>
        <w:r w:rsidR="00B26719" w:rsidRPr="00030747">
          <w:rPr>
            <w:highlight w:val="yellow"/>
          </w:rPr>
          <w:t>− 8</w:t>
        </w:r>
      </w:ins>
      <w:r w:rsidRPr="003F3F11">
        <w:t>.</w:t>
      </w:r>
    </w:p>
    <w:p w14:paraId="3F59DDB7" w14:textId="77777777" w:rsidR="00833D55" w:rsidRPr="003F3F11" w:rsidRDefault="00833D55" w:rsidP="00833D55">
      <w:r w:rsidRPr="003F3F11">
        <w:t>The value of filmGrainBitDepth[ 0 ] is derived as follows:</w:t>
      </w:r>
    </w:p>
    <w:p w14:paraId="3F59DDB8" w14:textId="47955A86" w:rsidR="00833D55" w:rsidRPr="003F3F11" w:rsidRDefault="00833D55" w:rsidP="00833D55">
      <w:pPr>
        <w:pStyle w:val="Equation"/>
        <w:ind w:left="562"/>
      </w:pPr>
      <w:r w:rsidRPr="003F3F11">
        <w:t>filmGrainBitDepth[ 0 ] = film_grain_bit_depth_luma_minus8 + 8</w:t>
      </w:r>
      <w:r w:rsidRPr="003F3F11">
        <w:tab/>
        <w:t>(D-</w:t>
      </w:r>
      <w:r w:rsidR="00B96C9A" w:rsidRPr="003F3F11">
        <w:fldChar w:fldCharType="begin" w:fldLock="1"/>
      </w:r>
      <w:r w:rsidRPr="003F3F11">
        <w:instrText xml:space="preserve"> SEQ Equation \* ARABIC </w:instrText>
      </w:r>
      <w:r w:rsidR="00B96C9A" w:rsidRPr="003F3F11">
        <w:fldChar w:fldCharType="separate"/>
      </w:r>
      <w:r w:rsidR="00935DD0">
        <w:rPr>
          <w:noProof/>
        </w:rPr>
        <w:t>3</w:t>
      </w:r>
      <w:r w:rsidR="00B96C9A" w:rsidRPr="003F3F11">
        <w:fldChar w:fldCharType="end"/>
      </w:r>
      <w:r w:rsidRPr="003F3F11">
        <w:t>)</w:t>
      </w:r>
    </w:p>
    <w:p w14:paraId="3F59DDB9" w14:textId="77853F1A" w:rsidR="00833D55" w:rsidRPr="003F3F11" w:rsidRDefault="00833D55" w:rsidP="00833D55">
      <w:r w:rsidRPr="003F3F11">
        <w:rPr>
          <w:b/>
        </w:rPr>
        <w:t>film_grain_bit_depth_chroma_minus8</w:t>
      </w:r>
      <w:r w:rsidRPr="003F3F11">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ins w:id="60" w:author="Dolby" w:date="2020-09-30T10:42:00Z">
        <w:r w:rsidR="00B26719" w:rsidRPr="0040403C">
          <w:t> </w:t>
        </w:r>
        <w:r w:rsidR="00B26719" w:rsidRPr="00002CEC">
          <w:rPr>
            <w:highlight w:val="yellow"/>
          </w:rPr>
          <w:t>− 8</w:t>
        </w:r>
      </w:ins>
      <w:r w:rsidRPr="003F3F11">
        <w:t>.</w:t>
      </w:r>
    </w:p>
    <w:p w14:paraId="3F59DDBA" w14:textId="77777777" w:rsidR="00833D55" w:rsidRPr="003F3F11" w:rsidRDefault="00833D55" w:rsidP="00833D55">
      <w:r w:rsidRPr="003F3F11">
        <w:t>The value of filmGrainBitDepth[ c ] for c = 1 and 2 is derived as follows:</w:t>
      </w:r>
    </w:p>
    <w:p w14:paraId="3F59DDBB" w14:textId="730C395E" w:rsidR="00833D55" w:rsidRPr="003F3F11" w:rsidRDefault="00833D55" w:rsidP="00833D55">
      <w:pPr>
        <w:pStyle w:val="Equation"/>
        <w:ind w:left="562"/>
      </w:pPr>
      <w:r w:rsidRPr="003F3F11">
        <w:t>filmGrainBitDepth[ c ] = film_grain_bit_depth_chroma_minus8 + 8, with c = 1, 2</w:t>
      </w:r>
      <w:r w:rsidRPr="003F3F11">
        <w:tab/>
        <w:t>(D-</w:t>
      </w:r>
      <w:r w:rsidR="00B96C9A" w:rsidRPr="003F3F11">
        <w:fldChar w:fldCharType="begin" w:fldLock="1"/>
      </w:r>
      <w:r w:rsidRPr="003F3F11">
        <w:instrText xml:space="preserve"> SEQ Equation \* ARABIC </w:instrText>
      </w:r>
      <w:r w:rsidR="00B96C9A" w:rsidRPr="003F3F11">
        <w:fldChar w:fldCharType="separate"/>
      </w:r>
      <w:r w:rsidR="00935DD0">
        <w:rPr>
          <w:noProof/>
        </w:rPr>
        <w:t>4</w:t>
      </w:r>
      <w:r w:rsidR="00B96C9A" w:rsidRPr="003F3F11">
        <w:fldChar w:fldCharType="end"/>
      </w:r>
      <w:r w:rsidRPr="003F3F11">
        <w:t>)</w:t>
      </w:r>
    </w:p>
    <w:p w14:paraId="3F59DDBC" w14:textId="590E8272" w:rsidR="00833D55" w:rsidRPr="003F3F11" w:rsidRDefault="00833D55" w:rsidP="00833D55">
      <w:r w:rsidRPr="003F3F11">
        <w:rPr>
          <w:b/>
        </w:rPr>
        <w:t>film_grain_full_range_flag</w:t>
      </w:r>
      <w:r w:rsidRPr="003F3F11">
        <w:t xml:space="preserve"> has the same semantics as specified in clause </w:t>
      </w:r>
      <w:r w:rsidR="00B96C9A" w:rsidRPr="003F3F11">
        <w:fldChar w:fldCharType="begin" w:fldLock="1"/>
      </w:r>
      <w:r w:rsidRPr="003F3F11">
        <w:instrText xml:space="preserve"> REF _Ref317176275 \r \h </w:instrText>
      </w:r>
      <w:r w:rsidR="00B96C9A" w:rsidRPr="003F3F11">
        <w:fldChar w:fldCharType="separate"/>
      </w:r>
      <w:r w:rsidR="00935DD0">
        <w:t>E.3.1</w:t>
      </w:r>
      <w:r w:rsidR="00B96C9A" w:rsidRPr="003F3F11">
        <w:fldChar w:fldCharType="end"/>
      </w:r>
      <w:r w:rsidRPr="003F3F11">
        <w:t xml:space="preserve"> for the video_full_range_flag syntax element, except as follows:</w:t>
      </w:r>
    </w:p>
    <w:p w14:paraId="3F59DDBD" w14:textId="6A37121D" w:rsidR="00833D55" w:rsidRPr="003F3F11" w:rsidRDefault="00833D55" w:rsidP="00833D55">
      <w:pPr>
        <w:pStyle w:val="enumlev1"/>
        <w:ind w:left="397"/>
      </w:pPr>
      <w:r w:rsidRPr="003F3F11">
        <w:t>–</w:t>
      </w:r>
      <w:r w:rsidRPr="003F3F11">
        <w:tab/>
        <w:t xml:space="preserve">film_grain_full_range_flag specifies the </w:t>
      </w:r>
      <w:del w:id="61" w:author="Dolby" w:date="2020-09-30T10:42:00Z">
        <w:r w:rsidRPr="003F3F11">
          <w:delText>colour space</w:delText>
        </w:r>
      </w:del>
      <w:ins w:id="62" w:author="Dolby" w:date="2020-09-30T10:42:00Z">
        <w:r w:rsidR="00B26719" w:rsidRPr="00030747">
          <w:rPr>
            <w:highlight w:val="yellow"/>
          </w:rPr>
          <w:t>video full range flag</w:t>
        </w:r>
      </w:ins>
      <w:r w:rsidRPr="003F3F11">
        <w:t xml:space="preserve"> of the film grain characteristics specified in the SEI message, rather than the </w:t>
      </w:r>
      <w:del w:id="63" w:author="Dolby" w:date="2020-09-30T10:42:00Z">
        <w:r w:rsidRPr="003F3F11">
          <w:delText>colour space</w:delText>
        </w:r>
      </w:del>
      <w:ins w:id="64" w:author="Dolby" w:date="2020-09-30T10:42:00Z">
        <w:r w:rsidR="00B26719" w:rsidRPr="00030747">
          <w:rPr>
            <w:highlight w:val="yellow"/>
          </w:rPr>
          <w:t>video full range flag</w:t>
        </w:r>
      </w:ins>
      <w:r w:rsidRPr="003F3F11">
        <w:t xml:space="preserve"> used for the CVS.</w:t>
      </w:r>
    </w:p>
    <w:p w14:paraId="3F59DDBE" w14:textId="77777777" w:rsidR="00833D55" w:rsidRPr="003F3F11" w:rsidRDefault="00833D55" w:rsidP="00833D55">
      <w:pPr>
        <w:pStyle w:val="enumlev1"/>
        <w:ind w:left="397"/>
      </w:pPr>
      <w:r w:rsidRPr="003F3F11">
        <w:t>–</w:t>
      </w:r>
      <w:r w:rsidRPr="003F3F11">
        <w:tab/>
        <w:t>When film_grain_full_range_flag is not present in the film grain characteristics SEI message, the value of film_grain_full_range_flag is inferred to be equal to video_full_range_flag.</w:t>
      </w:r>
    </w:p>
    <w:p w14:paraId="3F59DDBF" w14:textId="09AB7350" w:rsidR="00833D55" w:rsidRPr="003F3F11" w:rsidRDefault="00833D55" w:rsidP="00833D55">
      <w:r w:rsidRPr="003F3F11">
        <w:rPr>
          <w:b/>
        </w:rPr>
        <w:t>film_grain_colour_primaries</w:t>
      </w:r>
      <w:r w:rsidRPr="003F3F11">
        <w:t xml:space="preserve"> has the same semantics as specified in clause </w:t>
      </w:r>
      <w:r w:rsidR="00B96C9A" w:rsidRPr="003F3F11">
        <w:fldChar w:fldCharType="begin" w:fldLock="1"/>
      </w:r>
      <w:r w:rsidRPr="003F3F11">
        <w:instrText xml:space="preserve"> REF _Ref317176275 \r \h </w:instrText>
      </w:r>
      <w:r w:rsidR="00B96C9A" w:rsidRPr="003F3F11">
        <w:fldChar w:fldCharType="separate"/>
      </w:r>
      <w:r w:rsidR="00935DD0">
        <w:t>E.3.1</w:t>
      </w:r>
      <w:r w:rsidR="00B96C9A" w:rsidRPr="003F3F11">
        <w:fldChar w:fldCharType="end"/>
      </w:r>
      <w:r w:rsidRPr="003F3F11">
        <w:t xml:space="preserve"> for the colour_primaries syntax element, except as follows:</w:t>
      </w:r>
    </w:p>
    <w:p w14:paraId="3F59DDC0" w14:textId="7E9D235F" w:rsidR="00833D55" w:rsidRPr="003F3F11" w:rsidRDefault="00833D55" w:rsidP="00833D55">
      <w:pPr>
        <w:pStyle w:val="enumlev1"/>
        <w:ind w:left="397"/>
      </w:pPr>
      <w:r w:rsidRPr="003F3F11">
        <w:t>–</w:t>
      </w:r>
      <w:r w:rsidRPr="003F3F11">
        <w:tab/>
        <w:t xml:space="preserve">film_grain_colour_primaries specifies the colour </w:t>
      </w:r>
      <w:del w:id="65" w:author="Dolby" w:date="2020-09-30T10:42:00Z">
        <w:r w:rsidRPr="003F3F11">
          <w:delText>space</w:delText>
        </w:r>
      </w:del>
      <w:ins w:id="66" w:author="Dolby" w:date="2020-09-30T10:42:00Z">
        <w:r w:rsidR="00B26719" w:rsidRPr="00030747">
          <w:rPr>
            <w:highlight w:val="yellow"/>
          </w:rPr>
          <w:t>primaries</w:t>
        </w:r>
      </w:ins>
      <w:r w:rsidR="00B26719" w:rsidRPr="003F3F11">
        <w:t xml:space="preserve"> </w:t>
      </w:r>
      <w:r w:rsidRPr="003F3F11">
        <w:t xml:space="preserve">of the film grain characteristics specified in the SEI message, rather than the colour </w:t>
      </w:r>
      <w:del w:id="67" w:author="Dolby" w:date="2020-09-30T10:42:00Z">
        <w:r w:rsidRPr="003F3F11">
          <w:delText>space</w:delText>
        </w:r>
      </w:del>
      <w:ins w:id="68" w:author="Dolby" w:date="2020-09-30T10:42:00Z">
        <w:r w:rsidR="00B26719" w:rsidRPr="00030747">
          <w:rPr>
            <w:highlight w:val="yellow"/>
          </w:rPr>
          <w:t>primaries</w:t>
        </w:r>
      </w:ins>
      <w:r w:rsidRPr="003F3F11">
        <w:t xml:space="preserve"> used for the CVS.</w:t>
      </w:r>
    </w:p>
    <w:p w14:paraId="3F59DDC1" w14:textId="77777777" w:rsidR="00833D55" w:rsidRPr="003F3F11" w:rsidRDefault="00833D55" w:rsidP="00833D55">
      <w:pPr>
        <w:pStyle w:val="enumlev1"/>
        <w:ind w:left="397"/>
      </w:pPr>
      <w:r w:rsidRPr="003F3F11">
        <w:t>–</w:t>
      </w:r>
      <w:r w:rsidRPr="003F3F11">
        <w:tab/>
        <w:t>When film_grain_colour_primaries is not present in the film grain characteristics SEI message, the value of film_grain_colour_primaries is inferred to be equal to colour_primaries.</w:t>
      </w:r>
    </w:p>
    <w:p w14:paraId="3F59DDC2" w14:textId="136AB594" w:rsidR="00833D55" w:rsidRPr="003F3F11" w:rsidRDefault="00833D55" w:rsidP="00833D55">
      <w:r w:rsidRPr="003F3F11">
        <w:rPr>
          <w:b/>
        </w:rPr>
        <w:t>film_grain_transfer_characteristics</w:t>
      </w:r>
      <w:r w:rsidRPr="003F3F11">
        <w:t xml:space="preserve"> has the same semantics as specified in clause </w:t>
      </w:r>
      <w:r w:rsidR="00B96C9A" w:rsidRPr="003F3F11">
        <w:fldChar w:fldCharType="begin" w:fldLock="1"/>
      </w:r>
      <w:r w:rsidRPr="003F3F11">
        <w:instrText xml:space="preserve"> REF _Ref317176275 \r \h </w:instrText>
      </w:r>
      <w:r w:rsidR="00B96C9A" w:rsidRPr="003F3F11">
        <w:fldChar w:fldCharType="separate"/>
      </w:r>
      <w:r w:rsidR="00935DD0">
        <w:t>E.3.1</w:t>
      </w:r>
      <w:r w:rsidR="00B96C9A" w:rsidRPr="003F3F11">
        <w:fldChar w:fldCharType="end"/>
      </w:r>
      <w:r w:rsidRPr="003F3F11">
        <w:t xml:space="preserve"> for the transfer_characteristics syntax element, except as follows:</w:t>
      </w:r>
    </w:p>
    <w:p w14:paraId="3F59DDC3" w14:textId="0932198A" w:rsidR="00833D55" w:rsidRPr="003F3F11" w:rsidRDefault="00833D55" w:rsidP="00833D55">
      <w:pPr>
        <w:pStyle w:val="enumlev1"/>
        <w:ind w:left="397"/>
      </w:pPr>
      <w:r w:rsidRPr="003F3F11">
        <w:t>–</w:t>
      </w:r>
      <w:r w:rsidRPr="003F3F11">
        <w:tab/>
        <w:t xml:space="preserve">film_grain_transfer_characteristics specifies the </w:t>
      </w:r>
      <w:del w:id="69" w:author="Dolby" w:date="2020-09-30T10:42:00Z">
        <w:r w:rsidRPr="003F3F11">
          <w:delText xml:space="preserve">colour space </w:delText>
        </w:r>
      </w:del>
      <w:ins w:id="70" w:author="Dolby" w:date="2020-09-30T10:42:00Z">
        <w:r w:rsidR="00B26719" w:rsidRPr="00030747">
          <w:rPr>
            <w:highlight w:val="yellow"/>
          </w:rPr>
          <w:t>transfer characteristics</w:t>
        </w:r>
        <w:r w:rsidRPr="003F3F11">
          <w:t xml:space="preserve"> </w:t>
        </w:r>
      </w:ins>
      <w:r w:rsidRPr="003F3F11">
        <w:t xml:space="preserve">of the film grain characteristics specified in the SEI message, rather than the </w:t>
      </w:r>
      <w:del w:id="71" w:author="Dolby" w:date="2020-09-30T10:42:00Z">
        <w:r w:rsidRPr="003F3F11">
          <w:delText>colour space</w:delText>
        </w:r>
      </w:del>
      <w:ins w:id="72" w:author="Dolby" w:date="2020-09-30T10:42:00Z">
        <w:r w:rsidR="00B26719" w:rsidRPr="00030747">
          <w:rPr>
            <w:highlight w:val="yellow"/>
          </w:rPr>
          <w:t>transfer characteristics</w:t>
        </w:r>
      </w:ins>
      <w:r w:rsidRPr="003F3F11">
        <w:t xml:space="preserve"> used for the CVS.</w:t>
      </w:r>
    </w:p>
    <w:p w14:paraId="3F59DDC4" w14:textId="77777777" w:rsidR="00833D55" w:rsidRPr="003F3F11" w:rsidRDefault="00833D55" w:rsidP="00833D55">
      <w:pPr>
        <w:pStyle w:val="enumlev1"/>
        <w:ind w:left="397"/>
      </w:pPr>
      <w:r w:rsidRPr="003F3F11">
        <w:t>–</w:t>
      </w:r>
      <w:r w:rsidRPr="003F3F11">
        <w:tab/>
        <w:t>When film_grain_transfer_characteristics is not present in the film grain characteristics SEI message, the value of film_grain_transfer_characteristics is inferred to be equal to transfer_characteristics.</w:t>
      </w:r>
    </w:p>
    <w:p w14:paraId="3F59DDC5" w14:textId="36DB8753" w:rsidR="00833D55" w:rsidRPr="003F3F11" w:rsidRDefault="00833D55" w:rsidP="00833D55">
      <w:r w:rsidRPr="003F3F11">
        <w:rPr>
          <w:b/>
        </w:rPr>
        <w:t>film_grain_matrix_coeffs</w:t>
      </w:r>
      <w:r w:rsidRPr="003F3F11">
        <w:t xml:space="preserve"> has the same semantics as specified in clause </w:t>
      </w:r>
      <w:r w:rsidR="00B96C9A" w:rsidRPr="003F3F11">
        <w:fldChar w:fldCharType="begin" w:fldLock="1"/>
      </w:r>
      <w:r w:rsidRPr="003F3F11">
        <w:instrText xml:space="preserve"> REF _Ref317176275 \r \h </w:instrText>
      </w:r>
      <w:r w:rsidR="00B96C9A" w:rsidRPr="003F3F11">
        <w:fldChar w:fldCharType="separate"/>
      </w:r>
      <w:r w:rsidR="00935DD0">
        <w:t>E.3.1</w:t>
      </w:r>
      <w:r w:rsidR="00B96C9A" w:rsidRPr="003F3F11">
        <w:fldChar w:fldCharType="end"/>
      </w:r>
      <w:r w:rsidRPr="003F3F11">
        <w:t xml:space="preserve"> for the matrix_coeffs syntax element, except as follows:</w:t>
      </w:r>
    </w:p>
    <w:p w14:paraId="3F59DDC6" w14:textId="44082C47" w:rsidR="00833D55" w:rsidRPr="003F3F11" w:rsidRDefault="00833D55" w:rsidP="00833D55">
      <w:pPr>
        <w:pStyle w:val="enumlev1"/>
        <w:ind w:left="397"/>
      </w:pPr>
      <w:r w:rsidRPr="003F3F11">
        <w:t>–</w:t>
      </w:r>
      <w:r w:rsidRPr="003F3F11">
        <w:tab/>
        <w:t xml:space="preserve">film_grain_matrix_coeffs specifies the </w:t>
      </w:r>
      <w:del w:id="73" w:author="Dolby" w:date="2020-09-30T10:42:00Z">
        <w:r w:rsidRPr="003F3F11">
          <w:delText>colour space</w:delText>
        </w:r>
      </w:del>
      <w:ins w:id="74" w:author="Dolby" w:date="2020-09-30T10:42:00Z">
        <w:r w:rsidR="00B26719" w:rsidRPr="00030747">
          <w:rPr>
            <w:highlight w:val="yellow"/>
          </w:rPr>
          <w:t>matrix coefficients</w:t>
        </w:r>
      </w:ins>
      <w:r w:rsidRPr="003F3F11">
        <w:t xml:space="preserve"> of the film grain characteristics specified in the SEI message, rather than the </w:t>
      </w:r>
      <w:del w:id="75" w:author="Dolby" w:date="2020-09-30T10:42:00Z">
        <w:r w:rsidRPr="003F3F11">
          <w:delText>colour space</w:delText>
        </w:r>
      </w:del>
      <w:ins w:id="76" w:author="Dolby" w:date="2020-09-30T10:42:00Z">
        <w:r w:rsidR="00B26719" w:rsidRPr="00030747">
          <w:rPr>
            <w:highlight w:val="yellow"/>
          </w:rPr>
          <w:t>matrix coefficients</w:t>
        </w:r>
      </w:ins>
      <w:r w:rsidRPr="003F3F11">
        <w:t xml:space="preserve"> used for the CVS.</w:t>
      </w:r>
    </w:p>
    <w:p w14:paraId="3F59DDC7" w14:textId="77777777" w:rsidR="00833D55" w:rsidRPr="003F3F11" w:rsidRDefault="00833D55" w:rsidP="00833D55">
      <w:pPr>
        <w:pStyle w:val="enumlev1"/>
        <w:ind w:left="397"/>
      </w:pPr>
      <w:r w:rsidRPr="003F3F11">
        <w:t>–</w:t>
      </w:r>
      <w:r w:rsidRPr="003F3F11">
        <w:tab/>
        <w:t>When film_grain_matrix_coeffs is not present in the film grain characteristics SEI message, the value of film_grain_matrix_coeffs is inferred to be equal to matrix_coeffs.</w:t>
      </w:r>
    </w:p>
    <w:p w14:paraId="3F59DDC8" w14:textId="6869BC51" w:rsidR="00833D55" w:rsidRPr="003F3F11" w:rsidRDefault="00833D55" w:rsidP="00833D55">
      <w:pPr>
        <w:pStyle w:val="enumlev1"/>
        <w:ind w:left="397"/>
      </w:pPr>
      <w:r w:rsidRPr="003F3F11">
        <w:t>–</w:t>
      </w:r>
      <w:r w:rsidRPr="003F3F11">
        <w:tab/>
        <w:t xml:space="preserve">The values allowed for film_grain_matrix_coeffs are not constrained by the </w:t>
      </w:r>
      <w:ins w:id="77" w:author="Dolby" w:date="2020-09-30T10:42:00Z">
        <w:r w:rsidRPr="003F3F11">
          <w:t>chroma_format_idc</w:t>
        </w:r>
        <w:r w:rsidR="00B26719">
          <w:t xml:space="preserve"> </w:t>
        </w:r>
        <w:r w:rsidR="00B26719" w:rsidRPr="00030747">
          <w:rPr>
            <w:highlight w:val="yellow"/>
          </w:rPr>
          <w:t>of the decoded pictures that is indicated by the</w:t>
        </w:r>
        <w:r w:rsidR="00C14CB0" w:rsidRPr="00030747">
          <w:rPr>
            <w:highlight w:val="yellow"/>
          </w:rPr>
          <w:t xml:space="preserve"> </w:t>
        </w:r>
      </w:ins>
      <w:r w:rsidR="00C14CB0" w:rsidRPr="00030747">
        <w:rPr>
          <w:highlight w:val="yellow"/>
          <w:rPrChange w:id="78" w:author="Dolby" w:date="2020-09-30T10:42:00Z">
            <w:rPr/>
          </w:rPrChange>
        </w:rPr>
        <w:t xml:space="preserve">value of </w:t>
      </w:r>
      <w:r w:rsidR="009158D6" w:rsidRPr="00030747">
        <w:rPr>
          <w:highlight w:val="yellow"/>
          <w:rPrChange w:id="79" w:author="Dolby" w:date="2020-09-30T10:42:00Z">
            <w:rPr/>
          </w:rPrChange>
        </w:rPr>
        <w:t>chroma_format_idc</w:t>
      </w:r>
      <w:ins w:id="80" w:author="Dolby" w:date="2020-09-30T10:42:00Z">
        <w:r w:rsidR="00C14CB0" w:rsidRPr="00030747">
          <w:rPr>
            <w:highlight w:val="yellow"/>
          </w:rPr>
          <w:t xml:space="preserve"> for the semantics of the VUI parameters</w:t>
        </w:r>
      </w:ins>
      <w:r w:rsidRPr="003F3F11">
        <w:t>.</w:t>
      </w:r>
    </w:p>
    <w:p w14:paraId="089780FB" w14:textId="77777777" w:rsidR="00833D55" w:rsidRPr="003F3F11" w:rsidRDefault="00833D55" w:rsidP="00833D55">
      <w:pPr>
        <w:rPr>
          <w:del w:id="81" w:author="Dolby" w:date="2020-09-30T10:42:00Z"/>
        </w:rPr>
      </w:pPr>
      <w:del w:id="82" w:author="Dolby" w:date="2020-09-30T10:42:00Z">
        <w:r w:rsidRPr="003F3F11">
          <w:delText>The chroma_format_idc of the film grain characteristics specified in the film grain characteristics SEI message is inferred to be equal to 3 (4:4:4).</w:delText>
        </w:r>
      </w:del>
    </w:p>
    <w:p w14:paraId="373BC0DA" w14:textId="77777777" w:rsidR="00833D55" w:rsidRPr="003F3F11" w:rsidRDefault="00833D55" w:rsidP="00833D55">
      <w:pPr>
        <w:pStyle w:val="Note1"/>
        <w:rPr>
          <w:del w:id="83" w:author="Dolby" w:date="2020-09-30T10:42:00Z"/>
        </w:rPr>
      </w:pPr>
      <w:del w:id="84" w:author="Dolby" w:date="2020-09-30T10:42:00Z">
        <w:r w:rsidRPr="003F3F11">
          <w:delText>NOTE</w:delText>
        </w:r>
        <w:r w:rsidRPr="003F3F11">
          <w:rPr>
            <w:noProof/>
          </w:rPr>
          <w:delText> </w:delText>
        </w:r>
        <w:r w:rsidR="00B277AE">
          <w:fldChar w:fldCharType="begin" w:fldLock="1"/>
        </w:r>
        <w:r w:rsidR="00B277AE">
          <w:delInstrText xml:space="preserve"> SEQ NoteCounter \* MERGEFORMAT </w:delInstrText>
        </w:r>
        <w:r w:rsidR="00B277AE">
          <w:fldChar w:fldCharType="separate"/>
        </w:r>
        <w:r w:rsidR="00935DD0">
          <w:rPr>
            <w:noProof/>
          </w:rPr>
          <w:delText>5</w:delText>
        </w:r>
        <w:r w:rsidR="00B277AE">
          <w:rPr>
            <w:noProof/>
          </w:rPr>
          <w:fldChar w:fldCharType="end"/>
        </w:r>
        <w:r w:rsidRPr="003F3F11">
          <w:rPr>
            <w:noProof/>
          </w:rPr>
          <w:delText> – </w:delText>
        </w:r>
        <w:r w:rsidRPr="003F3F11">
          <w:delText>Because the use of a specific method is not required for performing film grain generation function used by the display process, a decoder may, if desired, down-convert the model information for chroma in order to simulate film grain for other chroma formats (4:2:0 or 4:2:2) rather than up-converting the decoded video (using a method not specified in this Specification) before performing film grain generation.</w:delText>
        </w:r>
      </w:del>
    </w:p>
    <w:p w14:paraId="3F59DDCB" w14:textId="73F5810C" w:rsidR="00833D55" w:rsidRPr="003F3F11" w:rsidRDefault="00833D55" w:rsidP="00833D55">
      <w:r w:rsidRPr="003F3F11">
        <w:rPr>
          <w:b/>
        </w:rPr>
        <w:t xml:space="preserve">blending_mode_id </w:t>
      </w:r>
      <w:r w:rsidRPr="003F3F11">
        <w:t xml:space="preserve">identifies the blending mode used to blend the simulated film grain with the decoded images as specified in </w:t>
      </w:r>
      <w:r w:rsidR="00B96C9A" w:rsidRPr="003F3F11">
        <w:fldChar w:fldCharType="begin" w:fldLock="1"/>
      </w:r>
      <w:r w:rsidRPr="003F3F11">
        <w:instrText xml:space="preserve"> REF _Ref81401515 \h </w:instrText>
      </w:r>
      <w:r w:rsidR="00B96C9A" w:rsidRPr="003F3F11">
        <w:fldChar w:fldCharType="separate"/>
      </w:r>
      <w:r w:rsidR="00935DD0" w:rsidRPr="003F3F11">
        <w:t>Table D.</w:t>
      </w:r>
      <w:r w:rsidR="00935DD0">
        <w:rPr>
          <w:noProof/>
        </w:rPr>
        <w:t>5</w:t>
      </w:r>
      <w:r w:rsidR="00B96C9A" w:rsidRPr="003F3F11">
        <w:fldChar w:fldCharType="end"/>
      </w:r>
      <w:r w:rsidRPr="003F3F11">
        <w:t>. blending_mode_id shall be in the range of 0 to 1, inclusive. The values of 2 and 3 for blending_mode_id are reserved for future use by ITU</w:t>
      </w:r>
      <w:r w:rsidRPr="003F3F11">
        <w:noBreakHyphen/>
        <w:t>T | ISO/IEC and shall not be present in bitstreams conforming to this version of this Specification. Decoders shall ignore film grain characteristic SEI messages with blending_mode_id equal to 2 or 3.</w:t>
      </w:r>
    </w:p>
    <w:p w14:paraId="3F59DDCC" w14:textId="10938F8F" w:rsidR="00833D55" w:rsidRPr="003F3F11" w:rsidRDefault="00833D55" w:rsidP="00833D55">
      <w:pPr>
        <w:pStyle w:val="TableTitle"/>
      </w:pPr>
      <w:bookmarkStart w:id="85" w:name="_Ref81401515"/>
      <w:bookmarkStart w:id="86" w:name="_Toc246350774"/>
      <w:bookmarkStart w:id="87" w:name="_Toc259024423"/>
      <w:bookmarkStart w:id="88" w:name="_Toc415476516"/>
      <w:bookmarkStart w:id="89" w:name="_Toc501130644"/>
      <w:bookmarkStart w:id="90" w:name="_Toc25952581"/>
      <w:r w:rsidRPr="003F3F11">
        <w:t>Table D.</w:t>
      </w:r>
      <w:r w:rsidR="00B96C9A" w:rsidRPr="003F3F11">
        <w:rPr>
          <w:noProof/>
        </w:rPr>
        <w:fldChar w:fldCharType="begin" w:fldLock="1"/>
      </w:r>
      <w:r w:rsidRPr="003F3F11">
        <w:rPr>
          <w:noProof/>
        </w:rPr>
        <w:instrText xml:space="preserve"> SEQ Table \* ARABIC </w:instrText>
      </w:r>
      <w:r w:rsidR="00B96C9A" w:rsidRPr="003F3F11">
        <w:rPr>
          <w:noProof/>
        </w:rPr>
        <w:fldChar w:fldCharType="separate"/>
      </w:r>
      <w:r w:rsidR="00935DD0">
        <w:rPr>
          <w:noProof/>
        </w:rPr>
        <w:t>5</w:t>
      </w:r>
      <w:r w:rsidR="00B96C9A" w:rsidRPr="003F3F11">
        <w:rPr>
          <w:noProof/>
        </w:rPr>
        <w:fldChar w:fldCharType="end"/>
      </w:r>
      <w:bookmarkEnd w:id="85"/>
      <w:r w:rsidRPr="003F3F11">
        <w:t xml:space="preserve"> – blending_mode_id values</w:t>
      </w:r>
      <w:bookmarkEnd w:id="86"/>
      <w:bookmarkEnd w:id="87"/>
      <w:bookmarkEnd w:id="88"/>
      <w:bookmarkEnd w:id="89"/>
      <w:bookmarkEnd w:id="90"/>
    </w:p>
    <w:p w14:paraId="3F59DDCD" w14:textId="77777777" w:rsidR="00833D55" w:rsidRPr="003F3F11" w:rsidRDefault="00833D55" w:rsidP="00833D55">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833D55" w:rsidRPr="003F3F11" w14:paraId="3F59DDD0" w14:textId="77777777" w:rsidTr="0015236E">
        <w:trPr>
          <w:cantSplit/>
          <w:jc w:val="center"/>
        </w:trPr>
        <w:tc>
          <w:tcPr>
            <w:tcW w:w="1384" w:type="dxa"/>
            <w:vAlign w:val="center"/>
          </w:tcPr>
          <w:p w14:paraId="3F59DDCE" w14:textId="77777777" w:rsidR="00833D55" w:rsidRPr="003F3F11" w:rsidRDefault="00833D55" w:rsidP="0068112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rPr>
                <w:b/>
              </w:rPr>
            </w:pPr>
            <w:r w:rsidRPr="003F3F11">
              <w:rPr>
                <w:b/>
              </w:rPr>
              <w:t>Value</w:t>
            </w:r>
          </w:p>
        </w:tc>
        <w:tc>
          <w:tcPr>
            <w:tcW w:w="2485" w:type="dxa"/>
            <w:vAlign w:val="center"/>
          </w:tcPr>
          <w:p w14:paraId="3F59DDCF" w14:textId="77777777" w:rsidR="00833D55" w:rsidRPr="003F3F11" w:rsidRDefault="00833D55" w:rsidP="00D516A4">
            <w:pPr>
              <w:keepNext/>
              <w:keepLines/>
              <w:tabs>
                <w:tab w:val="clear" w:pos="794"/>
                <w:tab w:val="clear" w:pos="1191"/>
                <w:tab w:val="clear" w:pos="1588"/>
                <w:tab w:val="clear" w:pos="1985"/>
              </w:tabs>
              <w:spacing w:before="0" w:after="60"/>
              <w:jc w:val="center"/>
              <w:rPr>
                <w:b/>
                <w:bCs/>
              </w:rPr>
            </w:pPr>
            <w:r w:rsidRPr="003F3F11">
              <w:rPr>
                <w:b/>
                <w:bCs/>
              </w:rPr>
              <w:t>Description</w:t>
            </w:r>
          </w:p>
        </w:tc>
      </w:tr>
      <w:tr w:rsidR="00833D55" w:rsidRPr="003F3F11" w14:paraId="3F59DDD3" w14:textId="77777777" w:rsidTr="0015236E">
        <w:trPr>
          <w:cantSplit/>
          <w:jc w:val="center"/>
        </w:trPr>
        <w:tc>
          <w:tcPr>
            <w:tcW w:w="1384" w:type="dxa"/>
            <w:vAlign w:val="center"/>
          </w:tcPr>
          <w:p w14:paraId="3F59DDD1"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
            <w:r w:rsidRPr="003F3F11">
              <w:t>0</w:t>
            </w:r>
          </w:p>
        </w:tc>
        <w:tc>
          <w:tcPr>
            <w:tcW w:w="2485" w:type="dxa"/>
            <w:vAlign w:val="center"/>
          </w:tcPr>
          <w:p w14:paraId="3F59DDD2"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
            <w:r w:rsidRPr="003F3F11">
              <w:rPr>
                <w:bCs/>
              </w:rPr>
              <w:t xml:space="preserve">Additive </w:t>
            </w:r>
          </w:p>
        </w:tc>
      </w:tr>
      <w:tr w:rsidR="00833D55" w:rsidRPr="003F3F11" w14:paraId="3F59DDD6" w14:textId="77777777" w:rsidTr="0015236E">
        <w:trPr>
          <w:cantSplit/>
          <w:jc w:val="center"/>
        </w:trPr>
        <w:tc>
          <w:tcPr>
            <w:tcW w:w="1384" w:type="dxa"/>
            <w:vAlign w:val="center"/>
          </w:tcPr>
          <w:p w14:paraId="3F59DDD4" w14:textId="77777777" w:rsidR="00833D55" w:rsidRPr="003F3F11" w:rsidRDefault="00833D55" w:rsidP="00857A8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center"/>
            </w:pPr>
            <w:r w:rsidRPr="003F3F11">
              <w:t>1</w:t>
            </w:r>
          </w:p>
        </w:tc>
        <w:tc>
          <w:tcPr>
            <w:tcW w:w="2485" w:type="dxa"/>
            <w:vAlign w:val="center"/>
          </w:tcPr>
          <w:p w14:paraId="3F59DDD5" w14:textId="77777777" w:rsidR="00833D55" w:rsidRPr="003F3F11" w:rsidRDefault="00833D55" w:rsidP="00857A83">
            <w:pPr>
              <w:keepNext/>
              <w:keepLines/>
              <w:tabs>
                <w:tab w:val="clear" w:pos="794"/>
                <w:tab w:val="clear" w:pos="1191"/>
                <w:tab w:val="clear" w:pos="1588"/>
                <w:tab w:val="clear" w:pos="1985"/>
              </w:tabs>
              <w:spacing w:before="0" w:after="60"/>
              <w:jc w:val="left"/>
              <w:rPr>
                <w:bCs/>
              </w:rPr>
            </w:pPr>
            <w:r w:rsidRPr="003F3F11">
              <w:rPr>
                <w:bCs/>
              </w:rPr>
              <w:t>Multiplicative</w:t>
            </w:r>
          </w:p>
        </w:tc>
      </w:tr>
    </w:tbl>
    <w:p w14:paraId="3F59DDD7" w14:textId="77777777" w:rsidR="00833D55" w:rsidRPr="003F3F11" w:rsidRDefault="00833D55" w:rsidP="00833D55"/>
    <w:p w14:paraId="3F59DDD8" w14:textId="77777777" w:rsidR="00833D55" w:rsidRPr="003F3F11" w:rsidRDefault="00833D55" w:rsidP="00833D55">
      <w:r w:rsidRPr="003F3F11">
        <w:t>Depending on the value of blending_mode_id, the blending mode is specified as follows:</w:t>
      </w:r>
    </w:p>
    <w:p w14:paraId="3F59DDD9" w14:textId="77777777" w:rsidR="00833D55" w:rsidRPr="003F3F11" w:rsidRDefault="00833D55" w:rsidP="00833D55">
      <w:pPr>
        <w:pStyle w:val="enumlev1"/>
        <w:keepNext/>
        <w:keepLines/>
        <w:ind w:left="397"/>
      </w:pPr>
      <w:r w:rsidRPr="003F3F11">
        <w:t>–</w:t>
      </w:r>
      <w:r w:rsidRPr="003F3F11">
        <w:tab/>
        <w:t>If blending_mode_id is equal to 0, the blending mode is additive as specified by:</w:t>
      </w:r>
    </w:p>
    <w:p w14:paraId="3F59DDDA" w14:textId="743EF882" w:rsidR="00833D55" w:rsidRPr="00E37C31" w:rsidRDefault="00833D55" w:rsidP="00833D55">
      <w:pPr>
        <w:pStyle w:val="Equation"/>
        <w:ind w:left="562"/>
        <w:rPr>
          <w:lang w:val="es-ES_tradnl"/>
        </w:rPr>
      </w:pPr>
      <w:r w:rsidRPr="00E37C31">
        <w:rPr>
          <w:lang w:val="es-ES_tradnl"/>
        </w:rPr>
        <w:t>I</w:t>
      </w:r>
      <w:r w:rsidRPr="00E37C31">
        <w:rPr>
          <w:vertAlign w:val="subscript"/>
          <w:lang w:val="es-ES_tradnl"/>
        </w:rPr>
        <w:t>grain</w:t>
      </w:r>
      <w:r w:rsidRPr="00E37C31">
        <w:rPr>
          <w:lang w:val="es-ES_tradnl"/>
        </w:rPr>
        <w:t>[ x, y, c ] = Clip3( 0, ( 1  &lt;&lt;  filmGrainBitDepth[ c ] ) − 1, I</w:t>
      </w:r>
      <w:r w:rsidRPr="00E37C31">
        <w:rPr>
          <w:vertAlign w:val="subscript"/>
          <w:lang w:val="es-ES_tradnl"/>
        </w:rPr>
        <w:t>decoded</w:t>
      </w:r>
      <w:r w:rsidRPr="00E37C31">
        <w:rPr>
          <w:lang w:val="es-ES_tradnl"/>
        </w:rPr>
        <w:t>[ x, y, c ] + G[ x, y, c ] )</w:t>
      </w:r>
      <w:r w:rsidRPr="00E37C31">
        <w:rPr>
          <w:lang w:val="es-ES_tradnl"/>
        </w:rPr>
        <w:tab/>
        <w:t>(D-</w:t>
      </w:r>
      <w:r w:rsidR="00B96C9A" w:rsidRPr="003F3F11">
        <w:fldChar w:fldCharType="begin" w:fldLock="1"/>
      </w:r>
      <w:r w:rsidRPr="00E37C31">
        <w:rPr>
          <w:lang w:val="es-ES_tradnl"/>
        </w:rPr>
        <w:instrText xml:space="preserve"> SEQ Equation \* ARABIC </w:instrText>
      </w:r>
      <w:r w:rsidR="00B96C9A" w:rsidRPr="003F3F11">
        <w:fldChar w:fldCharType="separate"/>
      </w:r>
      <w:r w:rsidR="00935DD0">
        <w:rPr>
          <w:noProof/>
          <w:lang w:val="es-ES_tradnl"/>
        </w:rPr>
        <w:t>5</w:t>
      </w:r>
      <w:r w:rsidR="00B96C9A" w:rsidRPr="003F3F11">
        <w:fldChar w:fldCharType="end"/>
      </w:r>
      <w:r w:rsidRPr="00E37C31">
        <w:rPr>
          <w:lang w:val="es-ES_tradnl"/>
        </w:rPr>
        <w:t>)</w:t>
      </w:r>
    </w:p>
    <w:p w14:paraId="3F59DDDB" w14:textId="77777777" w:rsidR="00833D55" w:rsidRPr="003F3F11" w:rsidRDefault="00833D55" w:rsidP="00833D55">
      <w:pPr>
        <w:pStyle w:val="enumlev1"/>
        <w:ind w:left="397"/>
      </w:pPr>
      <w:r w:rsidRPr="003F3F11">
        <w:t>–</w:t>
      </w:r>
      <w:r w:rsidRPr="003F3F11">
        <w:tab/>
        <w:t>Otherwise (blending_mode_id is equal to 1), the blending mode is multiplicative as specified by:</w:t>
      </w:r>
    </w:p>
    <w:p w14:paraId="3F59DDDC" w14:textId="1B752F13" w:rsidR="00833D55" w:rsidRPr="003F3F11" w:rsidRDefault="00833D55" w:rsidP="00833D55">
      <w:pPr>
        <w:pStyle w:val="Equation"/>
        <w:ind w:left="562"/>
        <w:rPr>
          <w:rFonts w:ascii="Arial" w:hAnsi="Arial" w:cs="Arial"/>
          <w:b/>
          <w:bCs/>
        </w:rPr>
      </w:pPr>
      <w:r w:rsidRPr="003F3F11">
        <w:t>I</w:t>
      </w:r>
      <w:r w:rsidRPr="003F3F11">
        <w:rPr>
          <w:vertAlign w:val="subscript"/>
        </w:rPr>
        <w:t>grain</w:t>
      </w:r>
      <w:r w:rsidRPr="003F3F11">
        <w:t>[ x, y, c ] = Clip3( 0, ( 1  &lt;&lt;  filmGrainBitDepth[ c ] ) − 1, I</w:t>
      </w:r>
      <w:r w:rsidRPr="003F3F11">
        <w:rPr>
          <w:vertAlign w:val="subscript"/>
        </w:rPr>
        <w:t>decoded</w:t>
      </w:r>
      <w:r w:rsidRPr="003F3F11">
        <w:t>[ x, y, c ] +</w:t>
      </w:r>
      <w:r w:rsidRPr="003F3F11">
        <w:tab/>
        <w:t>(D-</w:t>
      </w:r>
      <w:r w:rsidR="00B96C9A" w:rsidRPr="003F3F11">
        <w:fldChar w:fldCharType="begin" w:fldLock="1"/>
      </w:r>
      <w:r w:rsidRPr="003F3F11">
        <w:instrText xml:space="preserve"> SEQ Equation \* ARABIC </w:instrText>
      </w:r>
      <w:r w:rsidR="00B96C9A" w:rsidRPr="003F3F11">
        <w:fldChar w:fldCharType="separate"/>
      </w:r>
      <w:r w:rsidR="00935DD0">
        <w:rPr>
          <w:noProof/>
        </w:rPr>
        <w:t>6</w:t>
      </w:r>
      <w:r w:rsidR="00B96C9A" w:rsidRPr="003F3F11">
        <w:fldChar w:fldCharType="end"/>
      </w:r>
      <w:r w:rsidRPr="003F3F11">
        <w:t>)</w:t>
      </w:r>
      <w:r w:rsidRPr="003F3F11">
        <w:br/>
      </w:r>
      <w:r w:rsidRPr="003F3F11">
        <w:tab/>
      </w:r>
      <w:r w:rsidRPr="003F3F11">
        <w:tab/>
      </w:r>
      <w:r w:rsidRPr="003F3F11">
        <w:tab/>
        <w:t>Round( ( I</w:t>
      </w:r>
      <w:r w:rsidRPr="003F3F11">
        <w:rPr>
          <w:vertAlign w:val="subscript"/>
        </w:rPr>
        <w:t>decoded</w:t>
      </w:r>
      <w:r w:rsidRPr="003F3F11">
        <w:t>[ x, y, c ] * G[ x, y, c ] ) ÷ ( ( 1  &lt;&lt;  bitDepth[ c ] ) − 1 ) ) )</w:t>
      </w:r>
    </w:p>
    <w:p w14:paraId="3F59DDDD" w14:textId="54C13C1E" w:rsidR="00833D55" w:rsidRPr="00030747" w:rsidRDefault="00833D55" w:rsidP="00833D55">
      <w:pPr>
        <w:rPr>
          <w:highlight w:val="yellow"/>
          <w:rPrChange w:id="91" w:author="Dolby" w:date="2020-09-30T10:42:00Z">
            <w:rPr/>
          </w:rPrChange>
        </w:rPr>
      </w:pPr>
      <w:r w:rsidRPr="003F3F11">
        <w:t>where I</w:t>
      </w:r>
      <w:r w:rsidRPr="003F3F11">
        <w:rPr>
          <w:vertAlign w:val="subscript"/>
        </w:rPr>
        <w:t>decoded</w:t>
      </w:r>
      <w:r w:rsidRPr="003F3F11">
        <w:t>[ x, y, c ] represents the sample value at coordinates x, y of the colour component c of the decoded image I</w:t>
      </w:r>
      <w:r w:rsidRPr="003F3F11">
        <w:rPr>
          <w:vertAlign w:val="subscript"/>
        </w:rPr>
        <w:t>decoded</w:t>
      </w:r>
      <w:r w:rsidRPr="003F3F11">
        <w:t xml:space="preserve">, G[ x, y, c ] is the simulated film grain value at the same position and colour component, </w:t>
      </w:r>
      <w:ins w:id="92" w:author="Dolby" w:date="2020-09-30T10:42:00Z">
        <w:r w:rsidR="003A1F29" w:rsidRPr="00030747">
          <w:rPr>
            <w:highlight w:val="yellow"/>
          </w:rPr>
          <w:t>and</w:t>
        </w:r>
        <w:r w:rsidR="003A1F29">
          <w:t xml:space="preserve"> </w:t>
        </w:r>
      </w:ins>
      <w:r w:rsidRPr="003F3F11">
        <w:t xml:space="preserve">filmGrainBitDepth[ c ] is the number of bits used for each sample in a fixed-length unsigned binary representation of the </w:t>
      </w:r>
      <w:del w:id="93" w:author="Dolby" w:date="2020-09-30T10:42:00Z">
        <w:r w:rsidRPr="003F3F11">
          <w:delText>array</w:delText>
        </w:r>
      </w:del>
      <w:ins w:id="94" w:author="Dolby" w:date="2020-09-30T10:42:00Z">
        <w:r w:rsidRPr="003F3F11">
          <w:t>array</w:t>
        </w:r>
        <w:r w:rsidR="003A1F29" w:rsidRPr="00030747">
          <w:rPr>
            <w:highlight w:val="yellow"/>
          </w:rPr>
          <w:t>s</w:t>
        </w:r>
      </w:ins>
      <w:r w:rsidRPr="003F3F11">
        <w:t xml:space="preserve"> I</w:t>
      </w:r>
      <w:r w:rsidRPr="003F3F11">
        <w:rPr>
          <w:vertAlign w:val="subscript"/>
        </w:rPr>
        <w:t>grain</w:t>
      </w:r>
      <w:r w:rsidRPr="003F3F11">
        <w:t xml:space="preserve">[ x, y, c ], </w:t>
      </w:r>
      <w:del w:id="95" w:author="Dolby" w:date="2020-09-30T10:42:00Z">
        <w:r w:rsidRPr="003F3F11">
          <w:delText>and bitDepth[</w:delText>
        </w:r>
      </w:del>
      <w:ins w:id="96" w:author="Dolby" w:date="2020-09-30T10:42:00Z">
        <w:r w:rsidR="003A1F29" w:rsidRPr="006F753C">
          <w:rPr>
            <w:rFonts w:eastAsia="MS Mincho"/>
            <w:highlight w:val="yellow"/>
          </w:rPr>
          <w:t>I</w:t>
        </w:r>
        <w:r w:rsidR="003A1F29" w:rsidRPr="006F753C">
          <w:rPr>
            <w:rFonts w:eastAsia="MS Mincho"/>
            <w:highlight w:val="yellow"/>
            <w:vertAlign w:val="subscript"/>
          </w:rPr>
          <w:t>decoded</w:t>
        </w:r>
        <w:r w:rsidR="003A1F29" w:rsidRPr="006F753C">
          <w:rPr>
            <w:rFonts w:eastAsia="MS Mincho"/>
            <w:highlight w:val="yellow"/>
          </w:rPr>
          <w:t>[ x, y,</w:t>
        </w:r>
      </w:ins>
      <w:r w:rsidR="003A1F29" w:rsidRPr="006F753C">
        <w:rPr>
          <w:highlight w:val="yellow"/>
          <w:rPrChange w:id="97" w:author="Dolby" w:date="2020-09-30T10:42:00Z">
            <w:rPr/>
          </w:rPrChange>
        </w:rPr>
        <w:t> c </w:t>
      </w:r>
      <w:del w:id="98" w:author="Dolby" w:date="2020-09-30T10:42:00Z">
        <w:r w:rsidRPr="003F3F11">
          <w:delText>] is specified by:</w:delText>
        </w:r>
      </w:del>
      <w:ins w:id="99" w:author="Dolby" w:date="2020-09-30T10:42:00Z">
        <w:r w:rsidR="003A1F29" w:rsidRPr="006F753C">
          <w:rPr>
            <w:rFonts w:eastAsia="MS Mincho"/>
            <w:highlight w:val="yellow"/>
          </w:rPr>
          <w:t xml:space="preserve">], and G[ x, y, c ], </w:t>
        </w:r>
        <w:r w:rsidR="003A1F29" w:rsidRPr="006F753C">
          <w:rPr>
            <w:rFonts w:eastAsia="MS Mincho"/>
            <w:highlight w:val="yellow"/>
            <w:lang w:val="en-CA"/>
          </w:rPr>
          <w:t>where c = 0..2, x = 0..</w:t>
        </w:r>
        <w:r w:rsidR="003A1F29" w:rsidRPr="00030747">
          <w:rPr>
            <w:highlight w:val="yellow"/>
          </w:rPr>
          <w:t>pic_width_in_luma_samples</w:t>
        </w:r>
        <w:r w:rsidR="003A1F29" w:rsidRPr="006F753C">
          <w:rPr>
            <w:rFonts w:eastAsia="MS Mincho"/>
            <w:noProof/>
            <w:highlight w:val="yellow"/>
          </w:rPr>
          <w:t> − </w:t>
        </w:r>
        <w:r w:rsidR="003A1F29" w:rsidRPr="006F753C">
          <w:rPr>
            <w:rFonts w:eastAsia="MS Mincho"/>
            <w:highlight w:val="yellow"/>
            <w:lang w:val="en-CA" w:eastAsia="ko-KR"/>
          </w:rPr>
          <w:t>1,</w:t>
        </w:r>
        <w:r w:rsidR="003A1F29" w:rsidRPr="006F753C">
          <w:rPr>
            <w:rFonts w:eastAsia="MS Mincho"/>
            <w:highlight w:val="yellow"/>
            <w:lang w:val="en-CA"/>
          </w:rPr>
          <w:t xml:space="preserve"> and y = 0..</w:t>
        </w:r>
        <w:r w:rsidR="003A1F29" w:rsidRPr="00030747">
          <w:rPr>
            <w:highlight w:val="yellow"/>
          </w:rPr>
          <w:t>pic_</w:t>
        </w:r>
        <w:r w:rsidR="003A1F29">
          <w:rPr>
            <w:highlight w:val="yellow"/>
          </w:rPr>
          <w:t>height</w:t>
        </w:r>
        <w:r w:rsidR="003A1F29" w:rsidRPr="00030747">
          <w:rPr>
            <w:highlight w:val="yellow"/>
          </w:rPr>
          <w:t>_in_luma_samples</w:t>
        </w:r>
        <w:r w:rsidR="003A1F29" w:rsidRPr="003A1F29">
          <w:rPr>
            <w:rFonts w:eastAsia="MS Mincho"/>
            <w:noProof/>
            <w:highlight w:val="yellow"/>
          </w:rPr>
          <w:t> </w:t>
        </w:r>
        <w:r w:rsidR="003A1F29" w:rsidRPr="006F753C">
          <w:rPr>
            <w:rFonts w:eastAsia="MS Mincho"/>
            <w:noProof/>
            <w:highlight w:val="yellow"/>
          </w:rPr>
          <w:t>– </w:t>
        </w:r>
        <w:r w:rsidR="003A1F29" w:rsidRPr="003A1F29">
          <w:rPr>
            <w:rFonts w:eastAsia="MS Mincho"/>
            <w:highlight w:val="yellow"/>
            <w:lang w:val="en-CA" w:eastAsia="ko-KR"/>
          </w:rPr>
          <w:t>1</w:t>
        </w:r>
      </w:ins>
    </w:p>
    <w:p w14:paraId="7C8FF812" w14:textId="77777777" w:rsidR="00833D55" w:rsidRPr="003F3F11" w:rsidRDefault="00833D55" w:rsidP="00833D55">
      <w:pPr>
        <w:pStyle w:val="Equation"/>
        <w:ind w:left="562"/>
        <w:rPr>
          <w:del w:id="100" w:author="Dolby" w:date="2020-09-30T10:42:00Z"/>
        </w:rPr>
      </w:pPr>
      <w:del w:id="101" w:author="Dolby" w:date="2020-09-30T10:42:00Z">
        <w:r w:rsidRPr="003F3F11">
          <w:delText xml:space="preserve">bitDepth[ c ] = </w:delText>
        </w:r>
        <w:r w:rsidR="004A2819">
          <w:rPr>
            <w:position w:val="-28"/>
          </w:rPr>
          <w:pict w14:anchorId="142C2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1.5pt">
              <v:imagedata r:id="rId11" o:title=""/>
            </v:shape>
          </w:pict>
        </w:r>
        <w:r w:rsidRPr="003F3F11">
          <w:tab/>
        </w:r>
        <w:r w:rsidRPr="003F3F11">
          <w:tab/>
          <w:delText>(D-</w:delText>
        </w:r>
        <w:r w:rsidR="00B96C9A" w:rsidRPr="003F3F11">
          <w:fldChar w:fldCharType="begin" w:fldLock="1"/>
        </w:r>
        <w:r w:rsidRPr="003F3F11">
          <w:delInstrText xml:space="preserve"> SEQ Equation \* ARABIC </w:delInstrText>
        </w:r>
        <w:r w:rsidR="00B96C9A" w:rsidRPr="003F3F11">
          <w:fldChar w:fldCharType="separate"/>
        </w:r>
        <w:r w:rsidR="00935DD0">
          <w:rPr>
            <w:noProof/>
          </w:rPr>
          <w:delText>7</w:delText>
        </w:r>
        <w:r w:rsidR="00B96C9A" w:rsidRPr="003F3F11">
          <w:fldChar w:fldCharType="end"/>
        </w:r>
        <w:r w:rsidRPr="003F3F11">
          <w:delText>)</w:delText>
        </w:r>
      </w:del>
    </w:p>
    <w:p w14:paraId="3F59DDDF" w14:textId="77777777" w:rsidR="00833D55" w:rsidRPr="003F3F11" w:rsidRDefault="00833D55" w:rsidP="00833D55">
      <w:r w:rsidRPr="003F3F11">
        <w:rPr>
          <w:b/>
        </w:rPr>
        <w:t xml:space="preserve">log2_scale_factor </w:t>
      </w:r>
      <w:r w:rsidRPr="003F3F11">
        <w:t>specifies a scale factor used in the film grain characterization equations.</w:t>
      </w:r>
    </w:p>
    <w:p w14:paraId="3F59DDE0" w14:textId="77777777" w:rsidR="00833D55" w:rsidRPr="003F3F11" w:rsidRDefault="00833D55" w:rsidP="00833D55">
      <w:r w:rsidRPr="003F3F11">
        <w:rPr>
          <w:b/>
        </w:rPr>
        <w:t>comp_model_present_flag</w:t>
      </w:r>
      <w:r w:rsidRPr="003F3F11">
        <w:t>[ c ]</w:t>
      </w:r>
      <w:r w:rsidRPr="003F3F11">
        <w:rPr>
          <w:b/>
        </w:rPr>
        <w:t xml:space="preserve"> </w:t>
      </w:r>
      <w:r w:rsidRPr="003F3F11">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354F9A50" w14:textId="77777777" w:rsidR="003A1F29" w:rsidRPr="003A1F29" w:rsidRDefault="003A1F29" w:rsidP="003A1F29">
      <w:pPr>
        <w:rPr>
          <w:ins w:id="102" w:author="Dolby" w:date="2020-09-30T10:42:00Z"/>
          <w:lang w:val="en-CA"/>
        </w:rPr>
      </w:pPr>
      <w:ins w:id="103" w:author="Dolby" w:date="2020-09-30T10:42:00Z">
        <w:r w:rsidRPr="003A1F29">
          <w:rPr>
            <w:highlight w:val="yellow"/>
            <w:lang w:val="en-CA"/>
          </w:rPr>
          <w:t>When separate_colour_description_present_flag is equal to 0 and chroma_format_idc is equal to 0, the value of comp_model_present_flag[ 1 ] and comp_model_present_flag[ 2 ] shall be equal to 0.</w:t>
        </w:r>
      </w:ins>
    </w:p>
    <w:p w14:paraId="3F59DDE1" w14:textId="77777777" w:rsidR="00833D55" w:rsidRPr="003F3F11" w:rsidRDefault="00833D55" w:rsidP="00833D55">
      <w:r w:rsidRPr="003F3F11">
        <w:rPr>
          <w:b/>
        </w:rPr>
        <w:t>num_intensity_intervals_minus1</w:t>
      </w:r>
      <w:r w:rsidRPr="003F3F11">
        <w:t xml:space="preserve">[ c ] plus 1 specifies the number of intensity intervals for which a specific set of model values has been estimated. </w:t>
      </w:r>
    </w:p>
    <w:p w14:paraId="3F59DDE2" w14:textId="3A2CC20D" w:rsidR="00833D55" w:rsidRPr="003F3F11" w:rsidRDefault="00833D55" w:rsidP="00833D55">
      <w:pPr>
        <w:pStyle w:val="Note1"/>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6</w:t>
      </w:r>
      <w:r w:rsidR="00555F53">
        <w:rPr>
          <w:noProof/>
        </w:rPr>
        <w:fldChar w:fldCharType="end"/>
      </w:r>
      <w:r w:rsidRPr="003F3F11">
        <w:rPr>
          <w:noProof/>
        </w:rPr>
        <w:t> – </w:t>
      </w:r>
      <w:r w:rsidRPr="003F3F11">
        <w:t xml:space="preserve">The intensity intervals </w:t>
      </w:r>
      <w:del w:id="104" w:author="Dolby" w:date="2020-09-30T10:42:00Z">
        <w:r w:rsidRPr="003F3F11">
          <w:delText>may</w:delText>
        </w:r>
      </w:del>
      <w:ins w:id="105" w:author="Dolby" w:date="2020-09-30T10:42:00Z">
        <w:r w:rsidR="003A1F29" w:rsidRPr="00030747">
          <w:rPr>
            <w:highlight w:val="yellow"/>
          </w:rPr>
          <w:t>could</w:t>
        </w:r>
      </w:ins>
      <w:r w:rsidR="003A1F29" w:rsidRPr="003F3F11">
        <w:t xml:space="preserve"> </w:t>
      </w:r>
      <w:r w:rsidRPr="003F3F11">
        <w:t>overlap in order to simulate multi-generational film grain.</w:t>
      </w:r>
    </w:p>
    <w:p w14:paraId="3F59DDE3" w14:textId="77777777" w:rsidR="00833D55" w:rsidRPr="003F3F11" w:rsidRDefault="00833D55" w:rsidP="00833D55">
      <w:r w:rsidRPr="003F3F11">
        <w:rPr>
          <w:b/>
        </w:rPr>
        <w:t>num_model_values_minus1</w:t>
      </w:r>
      <w:r w:rsidRPr="003F3F11">
        <w:t>[ c ] plus 1 specifies the number of model values present for each intensity interval in which the film grain has been modelled. The value of num_model_values_minus1[ c ] shall be in the range of 0 to 5, inclusive.</w:t>
      </w:r>
    </w:p>
    <w:p w14:paraId="3F59DDE4" w14:textId="69BDB3AE" w:rsidR="00833D55" w:rsidRPr="003F3F11" w:rsidRDefault="00833D55" w:rsidP="00833D55">
      <w:r w:rsidRPr="003F3F11">
        <w:rPr>
          <w:b/>
        </w:rPr>
        <w:t>intensity_interval_lower_bound</w:t>
      </w:r>
      <w:r w:rsidRPr="003F3F11">
        <w:t xml:space="preserve">[ c ][ i ] specifies the lower bound of the </w:t>
      </w:r>
      <w:del w:id="106" w:author="Dolby" w:date="2020-09-30T10:42:00Z">
        <w:r w:rsidRPr="003F3F11">
          <w:delText xml:space="preserve">interval </w:delText>
        </w:r>
      </w:del>
      <w:r w:rsidRPr="003F3F11">
        <w:t>i</w:t>
      </w:r>
      <w:del w:id="107" w:author="Dolby" w:date="2020-09-30T10:42:00Z">
        <w:r w:rsidRPr="003F3F11">
          <w:delText xml:space="preserve"> of</w:delText>
        </w:r>
      </w:del>
      <w:ins w:id="108" w:author="Dolby" w:date="2020-09-30T10:42:00Z">
        <w:r w:rsidR="003A1F29" w:rsidRPr="00030747">
          <w:rPr>
            <w:highlight w:val="yellow"/>
          </w:rPr>
          <w:t>-th</w:t>
        </w:r>
      </w:ins>
      <w:r w:rsidRPr="00030747">
        <w:rPr>
          <w:highlight w:val="yellow"/>
          <w:rPrChange w:id="109" w:author="Dolby" w:date="2020-09-30T10:42:00Z">
            <w:rPr/>
          </w:rPrChange>
        </w:rPr>
        <w:t xml:space="preserve"> </w:t>
      </w:r>
      <w:r w:rsidRPr="003F3F11">
        <w:t xml:space="preserve">intensity </w:t>
      </w:r>
      <w:del w:id="110" w:author="Dolby" w:date="2020-09-30T10:42:00Z">
        <w:r w:rsidRPr="003F3F11">
          <w:delText>levels</w:delText>
        </w:r>
      </w:del>
      <w:ins w:id="111" w:author="Dolby" w:date="2020-09-30T10:42:00Z">
        <w:r w:rsidR="003A1F29" w:rsidRPr="00030747">
          <w:rPr>
            <w:highlight w:val="yellow"/>
          </w:rPr>
          <w:t>interval</w:t>
        </w:r>
      </w:ins>
      <w:r w:rsidR="003A1F29" w:rsidRPr="003F3F11">
        <w:t xml:space="preserve"> </w:t>
      </w:r>
      <w:r w:rsidRPr="003F3F11">
        <w:t>for which the set of model values applies.</w:t>
      </w:r>
    </w:p>
    <w:p w14:paraId="3F59DDE5" w14:textId="7EA265C9" w:rsidR="00833D55" w:rsidRPr="003F3F11" w:rsidRDefault="00833D55" w:rsidP="00833D55">
      <w:r w:rsidRPr="003F3F11">
        <w:rPr>
          <w:b/>
        </w:rPr>
        <w:t>intensity_interval_upper_bound</w:t>
      </w:r>
      <w:r w:rsidRPr="003F3F11">
        <w:t xml:space="preserve">[ c ][ i ] specifies the upper bound of the </w:t>
      </w:r>
      <w:del w:id="112" w:author="Dolby" w:date="2020-09-30T10:42:00Z">
        <w:r w:rsidRPr="003F3F11">
          <w:delText xml:space="preserve">interval </w:delText>
        </w:r>
      </w:del>
      <w:r w:rsidRPr="003F3F11">
        <w:t>i</w:t>
      </w:r>
      <w:del w:id="113" w:author="Dolby" w:date="2020-09-30T10:42:00Z">
        <w:r w:rsidRPr="003F3F11">
          <w:delText xml:space="preserve"> of</w:delText>
        </w:r>
      </w:del>
      <w:ins w:id="114" w:author="Dolby" w:date="2020-09-30T10:42:00Z">
        <w:r w:rsidR="00734BCA" w:rsidRPr="00030747">
          <w:rPr>
            <w:highlight w:val="yellow"/>
          </w:rPr>
          <w:t>-th</w:t>
        </w:r>
      </w:ins>
      <w:r w:rsidRPr="00030747">
        <w:rPr>
          <w:highlight w:val="yellow"/>
          <w:rPrChange w:id="115" w:author="Dolby" w:date="2020-09-30T10:42:00Z">
            <w:rPr/>
          </w:rPrChange>
        </w:rPr>
        <w:t xml:space="preserve"> </w:t>
      </w:r>
      <w:r w:rsidRPr="003F3F11">
        <w:t xml:space="preserve">intensity </w:t>
      </w:r>
      <w:del w:id="116" w:author="Dolby" w:date="2020-09-30T10:42:00Z">
        <w:r w:rsidRPr="003F3F11">
          <w:delText>levels</w:delText>
        </w:r>
      </w:del>
      <w:ins w:id="117" w:author="Dolby" w:date="2020-09-30T10:42:00Z">
        <w:r w:rsidR="00734BCA" w:rsidRPr="00030747">
          <w:rPr>
            <w:highlight w:val="yellow"/>
          </w:rPr>
          <w:t>interval</w:t>
        </w:r>
      </w:ins>
      <w:r w:rsidR="00734BCA" w:rsidRPr="003F3F11">
        <w:t xml:space="preserve"> </w:t>
      </w:r>
      <w:r w:rsidRPr="003F3F11">
        <w:t>for which the set of model values applies.</w:t>
      </w:r>
    </w:p>
    <w:p w14:paraId="6B8BD090" w14:textId="222EA7AB" w:rsidR="00734BCA" w:rsidRPr="006F753C" w:rsidRDefault="00734BCA" w:rsidP="00734BCA">
      <w:pPr>
        <w:rPr>
          <w:ins w:id="118" w:author="Dolby" w:date="2020-09-30T10:42:00Z"/>
          <w:rFonts w:eastAsia="MS Mincho"/>
        </w:rPr>
      </w:pPr>
      <w:ins w:id="119" w:author="Dolby" w:date="2020-09-30T10:42:00Z">
        <w:r w:rsidRPr="006F753C">
          <w:rPr>
            <w:highlight w:val="yellow"/>
            <w:lang w:val="en-CA"/>
          </w:rPr>
          <w:t>The variable intensityIntervalIdx</w:t>
        </w:r>
        <w:r w:rsidRPr="006F753C">
          <w:rPr>
            <w:rFonts w:eastAsia="MS Mincho"/>
            <w:highlight w:val="yellow"/>
          </w:rPr>
          <w:t>[ x, y, c, j ]</w:t>
        </w:r>
        <w:r w:rsidRPr="006F753C">
          <w:rPr>
            <w:highlight w:val="yellow"/>
            <w:lang w:val="en-CA"/>
          </w:rPr>
          <w:t xml:space="preserve"> represents the j-th index to the list of intensity intervals selected for the sample value I</w:t>
        </w:r>
        <w:r w:rsidRPr="006F753C">
          <w:rPr>
            <w:highlight w:val="yellow"/>
            <w:vertAlign w:val="subscript"/>
            <w:lang w:val="en-CA"/>
          </w:rPr>
          <w:t>decoded</w:t>
        </w:r>
        <w:r w:rsidRPr="006F753C">
          <w:rPr>
            <w:rFonts w:eastAsia="MS Mincho"/>
            <w:highlight w:val="yellow"/>
          </w:rPr>
          <w:t>[ x, y, c ]</w:t>
        </w:r>
        <w:r w:rsidRPr="006F753C">
          <w:rPr>
            <w:highlight w:val="yellow"/>
            <w:lang w:val="en-CA"/>
          </w:rPr>
          <w:t xml:space="preserve"> for c = 0..2, x = 0..</w:t>
        </w:r>
        <w:r w:rsidR="00E02370" w:rsidRPr="00002CEC">
          <w:rPr>
            <w:highlight w:val="yellow"/>
          </w:rPr>
          <w:t>pic_width_in_luma_samples</w:t>
        </w:r>
        <w:r w:rsidRPr="006F753C">
          <w:rPr>
            <w:noProof/>
            <w:highlight w:val="yellow"/>
          </w:rPr>
          <w:t> − </w:t>
        </w:r>
        <w:r w:rsidRPr="006F753C">
          <w:rPr>
            <w:highlight w:val="yellow"/>
            <w:lang w:val="en-CA" w:eastAsia="ko-KR"/>
          </w:rPr>
          <w:t>1</w:t>
        </w:r>
        <w:r w:rsidRPr="006F753C">
          <w:rPr>
            <w:highlight w:val="yellow"/>
            <w:lang w:val="en-CA"/>
          </w:rPr>
          <w:t>, y = 0..</w:t>
        </w:r>
        <w:r w:rsidR="00E02370" w:rsidRPr="00002CEC">
          <w:rPr>
            <w:highlight w:val="yellow"/>
          </w:rPr>
          <w:t>pic_</w:t>
        </w:r>
        <w:r w:rsidR="00E02370">
          <w:rPr>
            <w:highlight w:val="yellow"/>
          </w:rPr>
          <w:t>height</w:t>
        </w:r>
        <w:r w:rsidR="00E02370" w:rsidRPr="00002CEC">
          <w:rPr>
            <w:highlight w:val="yellow"/>
          </w:rPr>
          <w:t>_in_luma_samples</w:t>
        </w:r>
        <w:r w:rsidRPr="006F753C">
          <w:rPr>
            <w:noProof/>
            <w:highlight w:val="yellow"/>
          </w:rPr>
          <w:t> − </w:t>
        </w:r>
        <w:r w:rsidRPr="006F753C">
          <w:rPr>
            <w:highlight w:val="yellow"/>
            <w:lang w:val="en-CA" w:eastAsia="ko-KR"/>
          </w:rPr>
          <w:t>1, and j = 0..</w:t>
        </w:r>
        <w:r w:rsidRPr="006F753C">
          <w:rPr>
            <w:highlight w:val="yellow"/>
            <w:lang w:val="en-CA"/>
          </w:rPr>
          <w:t>numApplicableIntensityIntervals</w:t>
        </w:r>
        <w:r w:rsidRPr="006F753C">
          <w:rPr>
            <w:rFonts w:eastAsia="MS Mincho"/>
            <w:highlight w:val="yellow"/>
          </w:rPr>
          <w:t>[ x, y, c ]</w:t>
        </w:r>
        <w:r w:rsidRPr="006F753C">
          <w:rPr>
            <w:highlight w:val="yellow"/>
            <w:lang w:val="en-CA"/>
          </w:rPr>
          <w:t> − 1, where numApplicableIntensityIntervals</w:t>
        </w:r>
        <w:r w:rsidRPr="006F753C">
          <w:rPr>
            <w:rFonts w:eastAsia="MS Mincho"/>
            <w:highlight w:val="yellow"/>
          </w:rPr>
          <w:t>[ x, y, c ]</w:t>
        </w:r>
        <w:r w:rsidRPr="006F753C">
          <w:rPr>
            <w:highlight w:val="yellow"/>
            <w:lang w:val="en-CA"/>
          </w:rPr>
          <w:t xml:space="preserve"> is derived below</w:t>
        </w:r>
        <w:r w:rsidRPr="006F753C">
          <w:rPr>
            <w:highlight w:val="yellow"/>
            <w:lang w:val="en-CA" w:eastAsia="ko-KR"/>
          </w:rPr>
          <w:t>.</w:t>
        </w:r>
      </w:ins>
    </w:p>
    <w:p w14:paraId="3F59DDE6" w14:textId="3727D611" w:rsidR="00833D55" w:rsidRPr="003F3F11" w:rsidRDefault="00833D55" w:rsidP="00833D55">
      <w:pPr>
        <w:keepNext/>
      </w:pPr>
      <w:r w:rsidRPr="003F3F11">
        <w:t xml:space="preserve">Depending on the value of film_grain_model_id, the selection of </w:t>
      </w:r>
      <w:del w:id="120" w:author="Dolby" w:date="2020-09-30T10:42:00Z">
        <w:r w:rsidRPr="003F3F11">
          <w:delText>the sets of model values</w:delText>
        </w:r>
      </w:del>
      <w:ins w:id="121" w:author="Dolby" w:date="2020-09-30T10:42:00Z">
        <w:r w:rsidR="00734BCA" w:rsidRPr="006F753C">
          <w:rPr>
            <w:rFonts w:eastAsia="MS Mincho"/>
            <w:highlight w:val="yellow"/>
            <w:lang w:val="en-CA"/>
          </w:rPr>
          <w:t>one or more intensity intervals for the sample value I</w:t>
        </w:r>
        <w:r w:rsidR="00734BCA" w:rsidRPr="006F753C">
          <w:rPr>
            <w:rFonts w:eastAsia="MS Mincho"/>
            <w:highlight w:val="yellow"/>
            <w:vertAlign w:val="subscript"/>
            <w:lang w:val="en-CA"/>
          </w:rPr>
          <w:t>decoded</w:t>
        </w:r>
        <w:r w:rsidR="00734BCA" w:rsidRPr="006F753C">
          <w:rPr>
            <w:rFonts w:eastAsia="MS Mincho"/>
            <w:highlight w:val="yellow"/>
          </w:rPr>
          <w:t>[ x, y, c ]</w:t>
        </w:r>
      </w:ins>
      <w:r w:rsidRPr="003F3F11">
        <w:t xml:space="preserve"> is specified as follows:</w:t>
      </w:r>
    </w:p>
    <w:p w14:paraId="63960348" w14:textId="77777777" w:rsidR="00734BCA" w:rsidRPr="00734BCA" w:rsidRDefault="00734BCA" w:rsidP="00734BCA">
      <w:pPr>
        <w:spacing w:before="86"/>
        <w:ind w:left="397" w:hanging="397"/>
        <w:rPr>
          <w:ins w:id="122" w:author="Dolby" w:date="2020-09-30T10:42:00Z"/>
          <w:rFonts w:eastAsia="MS Mincho"/>
        </w:rPr>
      </w:pPr>
      <w:ins w:id="123" w:author="Dolby" w:date="2020-09-30T10:42:00Z">
        <w:r w:rsidRPr="00734BCA">
          <w:rPr>
            <w:highlight w:val="yellow"/>
            <w:lang w:val="en-CA"/>
          </w:rPr>
          <w:t>–</w:t>
        </w:r>
        <w:r w:rsidRPr="00734BCA">
          <w:rPr>
            <w:highlight w:val="yellow"/>
            <w:lang w:val="en-CA"/>
          </w:rPr>
          <w:tab/>
          <w:t>The variable numApplicableIntensityIntervals</w:t>
        </w:r>
        <w:r w:rsidRPr="00734BCA">
          <w:rPr>
            <w:rFonts w:eastAsia="MS Mincho"/>
            <w:highlight w:val="yellow"/>
          </w:rPr>
          <w:t xml:space="preserve">[ x, y, c ] </w:t>
        </w:r>
        <w:r w:rsidRPr="00734BCA">
          <w:rPr>
            <w:highlight w:val="yellow"/>
            <w:lang w:val="en-CA"/>
          </w:rPr>
          <w:t>is initially set equal to 0.</w:t>
        </w:r>
      </w:ins>
    </w:p>
    <w:p w14:paraId="3E4CEF02" w14:textId="77777777" w:rsidR="00734BCA" w:rsidRPr="00734BCA" w:rsidRDefault="00833D55" w:rsidP="00734BCA">
      <w:pPr>
        <w:spacing w:before="86"/>
        <w:ind w:left="397" w:hanging="397"/>
        <w:rPr>
          <w:ins w:id="124" w:author="Dolby" w:date="2020-09-30T10:42:00Z"/>
          <w:highlight w:val="yellow"/>
          <w:lang w:val="en-CA"/>
        </w:rPr>
      </w:pPr>
      <w:r w:rsidRPr="003F3F11">
        <w:t>–</w:t>
      </w:r>
      <w:r w:rsidRPr="003F3F11">
        <w:tab/>
        <w:t xml:space="preserve">If film_grain_model_id is equal to 0, the </w:t>
      </w:r>
      <w:ins w:id="125" w:author="Dolby" w:date="2020-09-30T10:42:00Z">
        <w:r w:rsidR="00734BCA" w:rsidRPr="00734BCA">
          <w:rPr>
            <w:highlight w:val="yellow"/>
            <w:lang w:val="en-CA"/>
          </w:rPr>
          <w:t>following applies:</w:t>
        </w:r>
      </w:ins>
    </w:p>
    <w:p w14:paraId="3F7D32EB" w14:textId="77777777" w:rsidR="00734BCA" w:rsidRPr="00030747" w:rsidRDefault="00734BCA" w:rsidP="00030747">
      <w:pPr>
        <w:keepNext/>
        <w:numPr>
          <w:ilvl w:val="0"/>
          <w:numId w:val="70"/>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800" w:hanging="403"/>
        <w:rPr>
          <w:ins w:id="126" w:author="Dolby" w:date="2020-09-30T10:42:00Z"/>
        </w:rPr>
      </w:pPr>
      <w:ins w:id="127" w:author="Dolby" w:date="2020-09-30T10:42:00Z">
        <w:r w:rsidRPr="00734BCA">
          <w:rPr>
            <w:noProof/>
            <w:highlight w:val="yellow"/>
            <w:lang w:val="en-CA" w:eastAsia="ko-KR"/>
          </w:rPr>
          <w:t xml:space="preserve">The top-left sample location ( xB, yB ) of the current </w:t>
        </w:r>
        <w:r w:rsidRPr="00734BCA">
          <w:rPr>
            <w:highlight w:val="yellow"/>
            <w:lang w:val="en-CA"/>
          </w:rPr>
          <w:t xml:space="preserve">8x8 </w:t>
        </w:r>
        <w:r w:rsidRPr="00734BCA">
          <w:rPr>
            <w:noProof/>
            <w:highlight w:val="yellow"/>
            <w:lang w:val="en-CA" w:eastAsia="ko-KR"/>
          </w:rPr>
          <w:t xml:space="preserve">block b that contains the sample value </w:t>
        </w:r>
        <w:r w:rsidRPr="00734BCA">
          <w:rPr>
            <w:highlight w:val="yellow"/>
            <w:lang w:val="en-CA"/>
          </w:rPr>
          <w:t>I</w:t>
        </w:r>
        <w:r w:rsidRPr="00734BCA">
          <w:rPr>
            <w:highlight w:val="yellow"/>
            <w:vertAlign w:val="subscript"/>
            <w:lang w:val="en-CA"/>
          </w:rPr>
          <w:t>decoded</w:t>
        </w:r>
        <w:r w:rsidRPr="00734BCA">
          <w:rPr>
            <w:rFonts w:eastAsia="MS Mincho"/>
            <w:highlight w:val="yellow"/>
          </w:rPr>
          <w:t>[ x, y, c ]</w:t>
        </w:r>
        <w:r w:rsidRPr="00734BCA">
          <w:rPr>
            <w:noProof/>
            <w:highlight w:val="yellow"/>
            <w:lang w:val="en-CA" w:eastAsia="ko-KR"/>
          </w:rPr>
          <w:t xml:space="preserve"> is derived as </w:t>
        </w:r>
        <w:r w:rsidRPr="00734BCA">
          <w:rPr>
            <w:noProof/>
            <w:highlight w:val="yellow"/>
            <w:lang w:val="en-CA"/>
          </w:rPr>
          <w:t>( xB, yB ) = ( x / </w:t>
        </w:r>
        <w:r w:rsidRPr="00734BCA">
          <w:rPr>
            <w:noProof/>
            <w:highlight w:val="yellow"/>
            <w:lang w:val="en-CA" w:eastAsia="ko-KR"/>
          </w:rPr>
          <w:t>8</w:t>
        </w:r>
        <w:r w:rsidRPr="00734BCA">
          <w:rPr>
            <w:noProof/>
            <w:highlight w:val="yellow"/>
            <w:lang w:val="en-CA"/>
          </w:rPr>
          <w:t>, y / </w:t>
        </w:r>
        <w:r w:rsidRPr="00E02370">
          <w:rPr>
            <w:noProof/>
            <w:highlight w:val="yellow"/>
            <w:lang w:val="en-CA" w:eastAsia="ko-KR"/>
          </w:rPr>
          <w:t>8 </w:t>
        </w:r>
        <w:r w:rsidRPr="00734BCA">
          <w:rPr>
            <w:noProof/>
            <w:highlight w:val="yellow"/>
            <w:lang w:val="en-CA"/>
          </w:rPr>
          <w:t>).</w:t>
        </w:r>
      </w:ins>
    </w:p>
    <w:p w14:paraId="3F59DDE7" w14:textId="19CF41F9" w:rsidR="00833D55" w:rsidRDefault="00734BCA" w:rsidP="00030747">
      <w:pPr>
        <w:keepNext/>
        <w:numPr>
          <w:ilvl w:val="0"/>
          <w:numId w:val="70"/>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800" w:hanging="403"/>
        <w:rPr>
          <w:ins w:id="128" w:author="Dolby" w:date="2020-09-30T10:42:00Z"/>
        </w:rPr>
      </w:pPr>
      <w:ins w:id="129" w:author="Dolby" w:date="2020-09-30T10:42:00Z">
        <w:r w:rsidRPr="00734BCA">
          <w:rPr>
            <w:noProof/>
            <w:highlight w:val="yellow"/>
            <w:lang w:val="en-CA" w:eastAsia="ko-KR"/>
          </w:rPr>
          <w:t>The</w:t>
        </w:r>
        <w:r w:rsidRPr="00734BCA">
          <w:rPr>
            <w:noProof/>
            <w:lang w:val="en-CA" w:eastAsia="ko-KR"/>
          </w:rPr>
          <w:t xml:space="preserve"> </w:t>
        </w:r>
      </w:ins>
      <w:r w:rsidR="00833D55" w:rsidRPr="003F3F11">
        <w:t xml:space="preserve">average value </w:t>
      </w:r>
      <w:del w:id="130" w:author="Dolby" w:date="2020-09-30T10:42:00Z">
        <w:r w:rsidR="00833D55" w:rsidRPr="003F3F11">
          <w:delText>of each block b of 8x8 samples in I</w:delText>
        </w:r>
        <w:r w:rsidR="00833D55" w:rsidRPr="003F3F11">
          <w:rPr>
            <w:vertAlign w:val="subscript"/>
          </w:rPr>
          <w:delText>decoded</w:delText>
        </w:r>
        <w:r w:rsidR="00833D55" w:rsidRPr="003F3F11">
          <w:delText xml:space="preserve">, referred as </w:delText>
        </w:r>
      </w:del>
      <w:r w:rsidR="00833D55" w:rsidRPr="003F3F11">
        <w:t>b</w:t>
      </w:r>
      <w:r w:rsidR="00833D55" w:rsidRPr="00734BCA">
        <w:rPr>
          <w:vertAlign w:val="subscript"/>
        </w:rPr>
        <w:t>avg</w:t>
      </w:r>
      <w:del w:id="131" w:author="Dolby" w:date="2020-09-30T10:42:00Z">
        <w:r w:rsidR="00833D55" w:rsidRPr="003F3F11">
          <w:delText>, is used to select the sets of model values with index s[ j ] that apply to all the samples in the</w:delText>
        </w:r>
      </w:del>
      <w:ins w:id="132" w:author="Dolby" w:date="2020-09-30T10:42:00Z">
        <w:r>
          <w:rPr>
            <w:vertAlign w:val="subscript"/>
          </w:rPr>
          <w:t xml:space="preserve"> </w:t>
        </w:r>
        <w:r w:rsidRPr="006F753C">
          <w:rPr>
            <w:rFonts w:eastAsia="MS Mincho"/>
            <w:highlight w:val="yellow"/>
          </w:rPr>
          <w:t>of the current 8x8</w:t>
        </w:r>
      </w:ins>
      <w:r w:rsidR="00833D55" w:rsidRPr="003F3F11">
        <w:t xml:space="preserve"> block</w:t>
      </w:r>
      <w:ins w:id="133" w:author="Dolby" w:date="2020-09-30T10:42:00Z">
        <w:r>
          <w:t xml:space="preserve"> </w:t>
        </w:r>
        <w:r w:rsidRPr="00030747">
          <w:rPr>
            <w:highlight w:val="yellow"/>
          </w:rPr>
          <w:t>is derived as follows</w:t>
        </w:r>
        <w:r w:rsidR="00833D55" w:rsidRPr="003F3F11">
          <w:t>:</w:t>
        </w:r>
      </w:ins>
    </w:p>
    <w:p w14:paraId="1EF716F8" w14:textId="384CA7B4" w:rsidR="00734BCA" w:rsidRPr="00030747" w:rsidRDefault="00734BCA" w:rsidP="00734BCA">
      <w:pPr>
        <w:tabs>
          <w:tab w:val="clear" w:pos="1191"/>
          <w:tab w:val="clear" w:pos="1588"/>
          <w:tab w:val="left" w:pos="1440"/>
          <w:tab w:val="left" w:pos="1710"/>
          <w:tab w:val="center" w:pos="4849"/>
          <w:tab w:val="right" w:pos="9696"/>
        </w:tabs>
        <w:spacing w:before="193" w:after="240"/>
        <w:ind w:left="964"/>
        <w:jc w:val="left"/>
        <w:rPr>
          <w:ins w:id="134" w:author="Dolby" w:date="2020-09-30T10:42:00Z"/>
          <w:noProof/>
          <w:highlight w:val="yellow"/>
          <w:lang w:val="en-CA" w:eastAsia="ko-KR"/>
        </w:rPr>
      </w:pPr>
      <w:ins w:id="135" w:author="Dolby" w:date="2020-09-30T10:42:00Z">
        <w:r w:rsidRPr="00030747">
          <w:rPr>
            <w:rFonts w:eastAsia="MS Mincho"/>
            <w:highlight w:val="yellow"/>
            <w:lang w:val="en-CA"/>
          </w:rPr>
          <w:t>sum8x8 = 0</w:t>
        </w:r>
        <w:r w:rsidRPr="00030747">
          <w:rPr>
            <w:rFonts w:eastAsia="MS Mincho"/>
            <w:highlight w:val="yellow"/>
            <w:lang w:val="en-CA"/>
          </w:rPr>
          <w:br/>
        </w:r>
        <w:r w:rsidRPr="00734BCA">
          <w:rPr>
            <w:rFonts w:eastAsia="MS Mincho"/>
            <w:highlight w:val="yellow"/>
          </w:rPr>
          <w:t>for( i = 0; i  </w:t>
        </w:r>
        <w:r w:rsidRPr="00030747">
          <w:rPr>
            <w:noProof/>
            <w:highlight w:val="yellow"/>
            <w:lang w:val="en-CA" w:eastAsia="ko-KR"/>
          </w:rPr>
          <w:t>&lt; 8; i++ )</w:t>
        </w:r>
        <w:r w:rsidRPr="00030747">
          <w:rPr>
            <w:noProof/>
            <w:highlight w:val="yellow"/>
            <w:lang w:val="en-CA" w:eastAsia="ko-KR"/>
          </w:rPr>
          <w:br/>
        </w:r>
        <w:r w:rsidRPr="00030747">
          <w:rPr>
            <w:noProof/>
            <w:highlight w:val="yellow"/>
            <w:lang w:val="en-CA" w:eastAsia="ko-KR"/>
          </w:rPr>
          <w:tab/>
          <w:t>for( j = 0; j &lt; 8; j++ )</w:t>
        </w:r>
        <w:r w:rsidRPr="00030747">
          <w:rPr>
            <w:noProof/>
            <w:lang w:val="en-CA" w:eastAsia="ko-KR"/>
          </w:rPr>
          <w:br/>
        </w:r>
        <w:r w:rsidRPr="00734BCA">
          <w:rPr>
            <w:noProof/>
            <w:lang w:val="en-CA" w:eastAsia="ko-KR"/>
          </w:rPr>
          <w:tab/>
        </w:r>
        <w:r w:rsidRPr="00734BCA">
          <w:rPr>
            <w:rFonts w:eastAsia="MS Mincho"/>
          </w:rPr>
          <w:t>     </w:t>
        </w:r>
        <w:r w:rsidRPr="00734BCA">
          <w:rPr>
            <w:highlight w:val="yellow"/>
            <w:lang w:val="en-CA"/>
          </w:rPr>
          <w:t>sum8x8  +=  I</w:t>
        </w:r>
        <w:r w:rsidRPr="00734BCA">
          <w:rPr>
            <w:highlight w:val="yellow"/>
            <w:vertAlign w:val="subscript"/>
            <w:lang w:val="en-CA"/>
          </w:rPr>
          <w:t>decoded</w:t>
        </w:r>
        <w:r w:rsidRPr="00734BCA">
          <w:rPr>
            <w:highlight w:val="yellow"/>
            <w:lang w:val="en-CA"/>
          </w:rPr>
          <w:t>[ </w:t>
        </w:r>
        <w:r w:rsidRPr="00E02370">
          <w:rPr>
            <w:noProof/>
            <w:highlight w:val="yellow"/>
            <w:lang w:val="en-CA" w:eastAsia="ko-KR"/>
          </w:rPr>
          <w:t>xB * 8 + </w:t>
        </w:r>
        <w:r w:rsidRPr="00734BCA">
          <w:rPr>
            <w:noProof/>
            <w:highlight w:val="yellow"/>
            <w:lang w:val="en-CA" w:eastAsia="ko-KR"/>
          </w:rPr>
          <w:t>I, </w:t>
        </w:r>
        <w:r w:rsidRPr="00734BCA">
          <w:rPr>
            <w:highlight w:val="yellow"/>
            <w:lang w:val="en-CA"/>
          </w:rPr>
          <w:t>yB * 8 + j, c ]</w:t>
        </w:r>
        <w:r w:rsidRPr="00734BCA">
          <w:rPr>
            <w:highlight w:val="yellow"/>
            <w:lang w:val="en-CA"/>
          </w:rPr>
          <w:tab/>
        </w:r>
        <w:r w:rsidRPr="00030747">
          <w:rPr>
            <w:rFonts w:eastAsia="MS Mincho"/>
            <w:highlight w:val="yellow"/>
          </w:rPr>
          <w:t>(D-7)</w:t>
        </w:r>
        <w:r w:rsidRPr="00734BCA">
          <w:rPr>
            <w:highlight w:val="yellow"/>
            <w:lang w:val="en-CA"/>
          </w:rPr>
          <w:br/>
          <w:t>b</w:t>
        </w:r>
        <w:r w:rsidRPr="00734BCA">
          <w:rPr>
            <w:highlight w:val="yellow"/>
            <w:vertAlign w:val="subscript"/>
            <w:lang w:val="en-CA"/>
          </w:rPr>
          <w:t>avg</w:t>
        </w:r>
        <w:r w:rsidRPr="00734BCA">
          <w:rPr>
            <w:highlight w:val="yellow"/>
            <w:lang w:val="en-CA"/>
          </w:rPr>
          <w:t> = Clip3( 0, 255, ( sum8x8 + ( 1  &lt;&lt;  ( filmGrainBitDepth[ c ]</w:t>
        </w:r>
        <w:r w:rsidRPr="00734BCA">
          <w:rPr>
            <w:noProof/>
            <w:highlight w:val="yellow"/>
          </w:rPr>
          <w:t> − </w:t>
        </w:r>
        <w:r w:rsidRPr="00734BCA">
          <w:rPr>
            <w:highlight w:val="yellow"/>
            <w:lang w:val="en-CA" w:eastAsia="ko-KR"/>
          </w:rPr>
          <w:t>3 </w:t>
        </w:r>
        <w:r w:rsidRPr="00734BCA">
          <w:rPr>
            <w:highlight w:val="yellow"/>
            <w:lang w:val="en-CA"/>
          </w:rPr>
          <w:t>) ) )  &gt;&gt;  ( filmGrainBitDepth[ c ]</w:t>
        </w:r>
        <w:r w:rsidRPr="00734BCA">
          <w:rPr>
            <w:noProof/>
            <w:highlight w:val="yellow"/>
          </w:rPr>
          <w:t> − </w:t>
        </w:r>
        <w:r w:rsidRPr="00734BCA">
          <w:rPr>
            <w:highlight w:val="yellow"/>
            <w:lang w:val="en-CA" w:eastAsia="ko-KR"/>
          </w:rPr>
          <w:t>2 </w:t>
        </w:r>
        <w:r w:rsidRPr="00734BCA">
          <w:rPr>
            <w:highlight w:val="yellow"/>
            <w:lang w:val="en-CA"/>
          </w:rPr>
          <w:t>) )</w:t>
        </w:r>
      </w:ins>
    </w:p>
    <w:p w14:paraId="4B1A566E" w14:textId="0838DEB8" w:rsidR="00734BCA" w:rsidRPr="003F3F11" w:rsidRDefault="00734BCA" w:rsidP="00030747">
      <w:pPr>
        <w:keepNext/>
        <w:numPr>
          <w:ilvl w:val="0"/>
          <w:numId w:val="70"/>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800" w:hanging="403"/>
        <w:pPrChange w:id="136" w:author="Dolby" w:date="2020-09-30T10:42:00Z">
          <w:pPr>
            <w:pStyle w:val="enumlev1"/>
            <w:ind w:left="397"/>
          </w:pPr>
        </w:pPrChange>
      </w:pPr>
      <w:ins w:id="137" w:author="Dolby" w:date="2020-09-30T10:42:00Z">
        <w:r w:rsidRPr="00734BCA">
          <w:rPr>
            <w:highlight w:val="yellow"/>
            <w:lang w:val="en-CA"/>
          </w:rPr>
          <w:t>The value of intensityIntervalIdx</w:t>
        </w:r>
        <w:r w:rsidRPr="00734BCA">
          <w:rPr>
            <w:rFonts w:eastAsia="MS Mincho"/>
            <w:highlight w:val="yellow"/>
          </w:rPr>
          <w:t>[ x, y, c, j ]</w:t>
        </w:r>
        <w:r w:rsidRPr="00734BCA">
          <w:rPr>
            <w:highlight w:val="yellow"/>
            <w:lang w:val="en-CA"/>
          </w:rPr>
          <w:t xml:space="preserve"> </w:t>
        </w:r>
        <w:r w:rsidRPr="00734BCA">
          <w:rPr>
            <w:noProof/>
            <w:highlight w:val="yellow"/>
            <w:lang w:val="en-CA" w:eastAsia="ko-KR"/>
          </w:rPr>
          <w:t>is derived as follows</w:t>
        </w:r>
      </w:ins>
      <w:r w:rsidRPr="00734BCA">
        <w:rPr>
          <w:highlight w:val="yellow"/>
          <w:lang w:val="en-CA"/>
          <w:rPrChange w:id="138" w:author="Dolby" w:date="2020-09-30T10:42:00Z">
            <w:rPr/>
          </w:rPrChange>
        </w:rPr>
        <w:t>:</w:t>
      </w:r>
    </w:p>
    <w:p w14:paraId="3F59DDE8" w14:textId="3F22AE6C" w:rsidR="00833D55" w:rsidRPr="003F3F11" w:rsidRDefault="00734BCA" w:rsidP="00030747">
      <w:pPr>
        <w:pStyle w:val="Equation"/>
        <w:tabs>
          <w:tab w:val="left" w:pos="1170"/>
        </w:tabs>
        <w:ind w:left="964"/>
        <w:pPrChange w:id="139" w:author="Dolby" w:date="2020-09-30T10:42:00Z">
          <w:pPr>
            <w:pStyle w:val="Equation"/>
            <w:tabs>
              <w:tab w:val="left" w:pos="1170"/>
            </w:tabs>
            <w:ind w:left="562"/>
          </w:pPr>
        </w:pPrChange>
      </w:pPr>
      <w:r w:rsidRPr="006F753C">
        <w:rPr>
          <w:highlight w:val="yellow"/>
          <w:lang w:val="en-CA"/>
          <w:rPrChange w:id="140" w:author="Dolby" w:date="2020-09-30T10:42:00Z">
            <w:rPr/>
          </w:rPrChange>
        </w:rPr>
        <w:t>for( i = 0, j = 0; i  &lt;=</w:t>
      </w:r>
      <w:r w:rsidR="00833D55" w:rsidRPr="003F3F11">
        <w:t>  num_intensity_intervals_minus1[ c ]; i++ )</w:t>
      </w:r>
      <w:r w:rsidR="00833D55" w:rsidRPr="003F3F11">
        <w:br/>
      </w:r>
      <w:r w:rsidR="00833D55" w:rsidRPr="003F3F11">
        <w:tab/>
        <w:t>if( b</w:t>
      </w:r>
      <w:r w:rsidR="00833D55" w:rsidRPr="003F3F11">
        <w:rPr>
          <w:vertAlign w:val="subscript"/>
        </w:rPr>
        <w:t>avg</w:t>
      </w:r>
      <w:r w:rsidR="00833D55" w:rsidRPr="003F3F11">
        <w:t>  &gt;=  intensity_interval_lower_bound[ c ][ i ]  </w:t>
      </w:r>
      <w:r w:rsidR="00833D55" w:rsidRPr="003F3F11">
        <w:br/>
      </w:r>
      <w:r w:rsidR="00833D55" w:rsidRPr="003F3F11">
        <w:tab/>
      </w:r>
      <w:r w:rsidR="00833D55" w:rsidRPr="003F3F11">
        <w:tab/>
      </w:r>
      <w:r w:rsidR="00833D55" w:rsidRPr="003F3F11">
        <w:tab/>
        <w:t>&amp;&amp;  b</w:t>
      </w:r>
      <w:r w:rsidR="00833D55" w:rsidRPr="003F3F11">
        <w:rPr>
          <w:vertAlign w:val="subscript"/>
        </w:rPr>
        <w:t>avg</w:t>
      </w:r>
      <w:r w:rsidR="00833D55" w:rsidRPr="003F3F11">
        <w:t>  &lt;=  intensity_interval_upper_bound[ c ][ i ] ) {</w:t>
      </w:r>
      <w:r w:rsidR="00833D55" w:rsidRPr="003F3F11">
        <w:br/>
      </w:r>
      <w:r w:rsidR="00833D55" w:rsidRPr="003F3F11">
        <w:tab/>
      </w:r>
      <w:r w:rsidR="00833D55" w:rsidRPr="003F3F11">
        <w:tab/>
      </w:r>
      <w:del w:id="141" w:author="Dolby" w:date="2020-09-30T10:42:00Z">
        <w:r w:rsidR="00833D55" w:rsidRPr="003F3F11">
          <w:delText>s[</w:delText>
        </w:r>
      </w:del>
      <w:ins w:id="142" w:author="Dolby" w:date="2020-09-30T10:42:00Z">
        <w:r w:rsidRPr="006F753C">
          <w:rPr>
            <w:highlight w:val="yellow"/>
            <w:lang w:val="en-CA"/>
          </w:rPr>
          <w:t>intensityIntervalIdx</w:t>
        </w:r>
        <w:r w:rsidRPr="006F753C">
          <w:rPr>
            <w:rFonts w:eastAsia="MS Mincho"/>
            <w:szCs w:val="22"/>
            <w:highlight w:val="yellow"/>
          </w:rPr>
          <w:t>[ x, y, c,</w:t>
        </w:r>
      </w:ins>
      <w:r w:rsidRPr="006F753C">
        <w:rPr>
          <w:highlight w:val="yellow"/>
          <w:rPrChange w:id="143" w:author="Dolby" w:date="2020-09-30T10:42:00Z">
            <w:rPr/>
          </w:rPrChange>
        </w:rPr>
        <w:t> j ]</w:t>
      </w:r>
      <w:r w:rsidRPr="006F753C">
        <w:rPr>
          <w:highlight w:val="yellow"/>
          <w:lang w:val="en-CA"/>
          <w:rPrChange w:id="144" w:author="Dolby" w:date="2020-09-30T10:42:00Z">
            <w:rPr/>
          </w:rPrChange>
        </w:rPr>
        <w:t> </w:t>
      </w:r>
      <w:r w:rsidR="00833D55" w:rsidRPr="003F3F11">
        <w:t>= i</w:t>
      </w:r>
      <w:r w:rsidR="00833D55" w:rsidRPr="003F3F11">
        <w:tab/>
      </w:r>
      <w:r w:rsidR="00833D55" w:rsidRPr="003F3F11">
        <w:tab/>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8</w:t>
      </w:r>
      <w:r w:rsidR="00B96C9A" w:rsidRPr="003F3F11">
        <w:fldChar w:fldCharType="end"/>
      </w:r>
      <w:r w:rsidR="00833D55" w:rsidRPr="003F3F11">
        <w:t>)</w:t>
      </w:r>
      <w:r w:rsidR="00833D55" w:rsidRPr="003F3F11">
        <w:br/>
      </w:r>
      <w:r w:rsidR="00833D55" w:rsidRPr="003F3F11">
        <w:tab/>
      </w:r>
      <w:r w:rsidR="00833D55" w:rsidRPr="003F3F11">
        <w:tab/>
        <w:t>j++</w:t>
      </w:r>
      <w:r w:rsidR="00833D55" w:rsidRPr="003F3F11">
        <w:br/>
      </w:r>
      <w:r w:rsidR="00833D55" w:rsidRPr="003F3F11">
        <w:tab/>
        <w:t>}</w:t>
      </w:r>
      <w:ins w:id="145" w:author="Dolby" w:date="2020-09-30T10:42:00Z">
        <w:r w:rsidRPr="006F753C">
          <w:rPr>
            <w:rFonts w:eastAsia="MS Mincho"/>
            <w:szCs w:val="22"/>
            <w:lang w:val="en-CA"/>
          </w:rPr>
          <w:br/>
        </w:r>
        <w:bookmarkStart w:id="146" w:name="_Hlk52294324"/>
        <w:r w:rsidRPr="006F753C">
          <w:rPr>
            <w:rFonts w:eastAsia="MS Mincho"/>
            <w:highlight w:val="yellow"/>
            <w:lang w:val="en-CA"/>
          </w:rPr>
          <w:t>numApplicableIntensityIntervals</w:t>
        </w:r>
        <w:r w:rsidRPr="006F753C">
          <w:rPr>
            <w:rFonts w:eastAsia="MS Mincho"/>
            <w:szCs w:val="22"/>
            <w:highlight w:val="yellow"/>
          </w:rPr>
          <w:t>[ x, y, c ]</w:t>
        </w:r>
        <w:r w:rsidRPr="006F753C">
          <w:rPr>
            <w:rFonts w:eastAsia="MS Mincho"/>
            <w:highlight w:val="yellow"/>
            <w:lang w:val="en-CA"/>
          </w:rPr>
          <w:t xml:space="preserve"> = j</w:t>
        </w:r>
      </w:ins>
      <w:bookmarkEnd w:id="146"/>
    </w:p>
    <w:p w14:paraId="3F59DDE9" w14:textId="3FA8CFD9" w:rsidR="00833D55" w:rsidRPr="003F3F11" w:rsidRDefault="00833D55" w:rsidP="00833D55">
      <w:pPr>
        <w:pStyle w:val="enumlev1"/>
        <w:ind w:left="397"/>
      </w:pPr>
      <w:r w:rsidRPr="003F3F11">
        <w:t>–</w:t>
      </w:r>
      <w:r w:rsidRPr="003F3F11">
        <w:tab/>
        <w:t xml:space="preserve">Otherwise (film_grain_model_id is equal to 1), the </w:t>
      </w:r>
      <w:del w:id="147" w:author="Dolby" w:date="2020-09-30T10:42:00Z">
        <w:r w:rsidRPr="003F3F11">
          <w:delText xml:space="preserve">sets of model values used to generate the film grain are selected for each sample </w:delText>
        </w:r>
      </w:del>
      <w:r w:rsidR="00734BCA" w:rsidRPr="006F753C">
        <w:rPr>
          <w:highlight w:val="yellow"/>
          <w:lang w:val="en-CA"/>
          <w:rPrChange w:id="148" w:author="Dolby" w:date="2020-09-30T10:42:00Z">
            <w:rPr/>
          </w:rPrChange>
        </w:rPr>
        <w:t xml:space="preserve">value </w:t>
      </w:r>
      <w:del w:id="149" w:author="Dolby" w:date="2020-09-30T10:42:00Z">
        <w:r w:rsidRPr="003F3F11">
          <w:delText>in I</w:delText>
        </w:r>
        <w:r w:rsidRPr="003F3F11">
          <w:rPr>
            <w:vertAlign w:val="subscript"/>
          </w:rPr>
          <w:delText>decoded</w:delText>
        </w:r>
      </w:del>
      <w:ins w:id="150" w:author="Dolby" w:date="2020-09-30T10:42:00Z">
        <w:r w:rsidR="00734BCA" w:rsidRPr="006F753C">
          <w:rPr>
            <w:rFonts w:eastAsia="MS Mincho"/>
            <w:highlight w:val="yellow"/>
            <w:lang w:val="en-CA"/>
          </w:rPr>
          <w:t>of intensityIntervalIdx</w:t>
        </w:r>
        <w:r w:rsidR="00734BCA" w:rsidRPr="006F753C">
          <w:rPr>
            <w:rFonts w:eastAsia="MS Mincho"/>
            <w:highlight w:val="yellow"/>
          </w:rPr>
          <w:t>[ x, y, c, j ]</w:t>
        </w:r>
        <w:r w:rsidR="00734BCA" w:rsidRPr="006F753C">
          <w:rPr>
            <w:rFonts w:eastAsia="MS Mincho"/>
            <w:highlight w:val="yellow"/>
            <w:lang w:val="en-CA"/>
          </w:rPr>
          <w:t xml:space="preserve"> is </w:t>
        </w:r>
        <w:r w:rsidR="00734BCA" w:rsidRPr="00734BCA">
          <w:rPr>
            <w:rFonts w:eastAsia="MS Mincho"/>
            <w:highlight w:val="yellow"/>
            <w:lang w:val="en-CA"/>
          </w:rPr>
          <w:t>derived</w:t>
        </w:r>
      </w:ins>
      <w:r w:rsidRPr="003F3F11">
        <w:t xml:space="preserve"> as follows:</w:t>
      </w:r>
    </w:p>
    <w:p w14:paraId="3F59DDEA" w14:textId="37F3816D" w:rsidR="00833D55" w:rsidRPr="003F3F11" w:rsidRDefault="00734BCA" w:rsidP="00833D55">
      <w:pPr>
        <w:pStyle w:val="Equation"/>
        <w:tabs>
          <w:tab w:val="left" w:pos="1170"/>
        </w:tabs>
        <w:ind w:left="562"/>
      </w:pPr>
      <w:ins w:id="151" w:author="Dolby" w:date="2020-09-30T10:42:00Z">
        <w:r w:rsidRPr="006F753C">
          <w:rPr>
            <w:rFonts w:eastAsia="MS Mincho"/>
            <w:highlight w:val="yellow"/>
            <w:lang w:val="en-CA"/>
          </w:rPr>
          <w:t>I</w:t>
        </w:r>
        <w:r w:rsidRPr="006F753C">
          <w:rPr>
            <w:rFonts w:eastAsia="MS Mincho"/>
            <w:highlight w:val="yellow"/>
            <w:vertAlign w:val="subscript"/>
            <w:lang w:val="en-CA"/>
          </w:rPr>
          <w:t>8</w:t>
        </w:r>
        <w:r w:rsidRPr="006F753C">
          <w:rPr>
            <w:rFonts w:eastAsia="MS Mincho"/>
            <w:szCs w:val="22"/>
            <w:highlight w:val="yellow"/>
          </w:rPr>
          <w:t>[ x, y, c ]</w:t>
        </w:r>
        <w:r w:rsidRPr="006F753C">
          <w:rPr>
            <w:rFonts w:eastAsia="MS Mincho"/>
            <w:highlight w:val="yellow"/>
            <w:lang w:val="en-CA"/>
          </w:rPr>
          <w:t> = ( filmGrainBitDepth[ c ] </w:t>
        </w:r>
        <w:r w:rsidRPr="006F753C">
          <w:rPr>
            <w:rFonts w:eastAsia="MS Mincho"/>
            <w:highlight w:val="yellow"/>
            <w:lang w:val="en-CA" w:eastAsia="ko-KR"/>
          </w:rPr>
          <w:t> = =  8 ) ? ( </w:t>
        </w:r>
        <w:r w:rsidRPr="006F753C">
          <w:rPr>
            <w:rFonts w:eastAsia="MS Mincho"/>
            <w:highlight w:val="yellow"/>
            <w:lang w:val="en-CA"/>
          </w:rPr>
          <w:t>I</w:t>
        </w:r>
        <w:r w:rsidRPr="006F753C">
          <w:rPr>
            <w:rFonts w:eastAsia="MS Mincho"/>
            <w:highlight w:val="yellow"/>
            <w:vertAlign w:val="subscript"/>
            <w:lang w:val="en-CA"/>
          </w:rPr>
          <w:t>decoded</w:t>
        </w:r>
        <w:r w:rsidRPr="006F753C">
          <w:rPr>
            <w:rFonts w:eastAsia="MS Mincho"/>
            <w:szCs w:val="22"/>
            <w:highlight w:val="yellow"/>
          </w:rPr>
          <w:t>[ x, y, c ]</w:t>
        </w:r>
        <w:r w:rsidRPr="006F753C">
          <w:rPr>
            <w:rFonts w:eastAsia="MS Mincho"/>
            <w:highlight w:val="yellow"/>
            <w:lang w:val="en-CA"/>
          </w:rPr>
          <w:t> :</w:t>
        </w:r>
        <w:r w:rsidRPr="006F753C">
          <w:rPr>
            <w:rFonts w:eastAsia="MS Mincho"/>
            <w:highlight w:val="yellow"/>
          </w:rPr>
          <w:br/>
        </w:r>
        <w:r w:rsidRPr="006F753C">
          <w:rPr>
            <w:rFonts w:eastAsia="MS Mincho"/>
            <w:highlight w:val="yellow"/>
            <w:lang w:val="en-CA"/>
          </w:rPr>
          <w:tab/>
        </w:r>
        <w:r w:rsidRPr="006F753C">
          <w:rPr>
            <w:rFonts w:eastAsia="MS Mincho"/>
            <w:highlight w:val="yellow"/>
            <w:lang w:val="en-CA"/>
          </w:rPr>
          <w:tab/>
          <w:t>Clip3( 0, 255, ( I</w:t>
        </w:r>
        <w:r w:rsidRPr="006F753C">
          <w:rPr>
            <w:rFonts w:eastAsia="MS Mincho"/>
            <w:highlight w:val="yellow"/>
            <w:vertAlign w:val="subscript"/>
            <w:lang w:val="en-CA"/>
          </w:rPr>
          <w:t>decoded</w:t>
        </w:r>
        <w:r w:rsidRPr="006F753C">
          <w:rPr>
            <w:rFonts w:eastAsia="MS Mincho"/>
            <w:szCs w:val="22"/>
            <w:highlight w:val="yellow"/>
          </w:rPr>
          <w:t>[ x, y, c ]</w:t>
        </w:r>
        <w:r w:rsidRPr="006F753C">
          <w:rPr>
            <w:rFonts w:eastAsia="MS Mincho"/>
            <w:highlight w:val="yellow"/>
            <w:lang w:val="en-CA"/>
          </w:rPr>
          <w:t> + ( 1  &lt;&lt;  ( filmGrainBitDepth[ c ]</w:t>
        </w:r>
        <w:r w:rsidRPr="006F753C">
          <w:rPr>
            <w:rFonts w:eastAsia="MS Mincho"/>
            <w:noProof/>
            <w:highlight w:val="yellow"/>
          </w:rPr>
          <w:t> − </w:t>
        </w:r>
        <w:r w:rsidRPr="006F753C">
          <w:rPr>
            <w:rFonts w:eastAsia="MS Mincho"/>
            <w:highlight w:val="yellow"/>
            <w:lang w:val="en-CA"/>
          </w:rPr>
          <w:t>9 ) ) )  &gt;&gt;  ( filmGrainBitDepth[ c ]</w:t>
        </w:r>
        <w:r w:rsidRPr="006F753C">
          <w:rPr>
            <w:rFonts w:eastAsia="MS Mincho"/>
            <w:noProof/>
            <w:highlight w:val="yellow"/>
          </w:rPr>
          <w:t> − </w:t>
        </w:r>
        <w:r w:rsidRPr="006F753C">
          <w:rPr>
            <w:rFonts w:eastAsia="MS Mincho"/>
            <w:highlight w:val="yellow"/>
            <w:lang w:val="en-CA"/>
          </w:rPr>
          <w:t>8 ) )</w:t>
        </w:r>
        <w:r w:rsidRPr="006F753C">
          <w:rPr>
            <w:rFonts w:eastAsia="MS Mincho"/>
            <w:highlight w:val="yellow"/>
            <w:lang w:val="en-CA"/>
          </w:rPr>
          <w:br/>
        </w:r>
      </w:ins>
      <w:r w:rsidRPr="006F753C">
        <w:rPr>
          <w:highlight w:val="yellow"/>
          <w:lang w:val="en-CA"/>
          <w:rPrChange w:id="152" w:author="Dolby" w:date="2020-09-30T10:42:00Z">
            <w:rPr/>
          </w:rPrChange>
        </w:rPr>
        <w:t>for( i = 0, j = 0; i  &lt;=  </w:t>
      </w:r>
      <w:r w:rsidR="00833D55" w:rsidRPr="003F3F11">
        <w:t>num_intensity_intervals_minus1[ c ]; i++ )</w:t>
      </w:r>
      <w:r w:rsidR="00833D55" w:rsidRPr="003F3F11">
        <w:br/>
      </w:r>
      <w:r w:rsidR="00833D55" w:rsidRPr="003F3F11">
        <w:tab/>
        <w:t>if( </w:t>
      </w:r>
      <w:del w:id="153" w:author="Dolby" w:date="2020-09-30T10:42:00Z">
        <w:r w:rsidR="00833D55" w:rsidRPr="003F3F11">
          <w:delText>I</w:delText>
        </w:r>
        <w:r w:rsidR="00833D55" w:rsidRPr="003F3F11">
          <w:rPr>
            <w:vertAlign w:val="subscript"/>
          </w:rPr>
          <w:delText>decoded</w:delText>
        </w:r>
      </w:del>
      <w:ins w:id="154" w:author="Dolby" w:date="2020-09-30T10:42:00Z">
        <w:r w:rsidRPr="006F753C">
          <w:rPr>
            <w:rFonts w:eastAsia="MS Mincho"/>
            <w:highlight w:val="yellow"/>
            <w:lang w:val="en-CA"/>
          </w:rPr>
          <w:t>I</w:t>
        </w:r>
        <w:r w:rsidRPr="006F753C">
          <w:rPr>
            <w:rFonts w:eastAsia="MS Mincho"/>
            <w:highlight w:val="yellow"/>
            <w:vertAlign w:val="subscript"/>
            <w:lang w:val="en-CA"/>
          </w:rPr>
          <w:t>8</w:t>
        </w:r>
      </w:ins>
      <w:r w:rsidRPr="006F753C">
        <w:rPr>
          <w:highlight w:val="yellow"/>
          <w:rPrChange w:id="155" w:author="Dolby" w:date="2020-09-30T10:42:00Z">
            <w:rPr/>
          </w:rPrChange>
        </w:rPr>
        <w:t>[ x, y, c </w:t>
      </w:r>
      <w:r w:rsidRPr="00E3212E">
        <w:rPr>
          <w:highlight w:val="yellow"/>
          <w:rPrChange w:id="156" w:author="Dolby" w:date="2020-09-30T10:42:00Z">
            <w:rPr/>
          </w:rPrChange>
        </w:rPr>
        <w:t>]</w:t>
      </w:r>
      <w:r w:rsidR="00833D55" w:rsidRPr="003F3F11">
        <w:t>  &gt;=  intensity_interval_lower_bound[ c ][ i ]  &amp;&amp;  </w:t>
      </w:r>
      <w:r w:rsidR="00833D55" w:rsidRPr="003F3F11">
        <w:br/>
      </w:r>
      <w:r w:rsidR="00833D55" w:rsidRPr="003F3F11">
        <w:tab/>
      </w:r>
      <w:r w:rsidR="00833D55" w:rsidRPr="003F3F11">
        <w:tab/>
      </w:r>
      <w:r w:rsidR="00833D55" w:rsidRPr="003F3F11">
        <w:tab/>
      </w:r>
      <w:del w:id="157" w:author="Dolby" w:date="2020-09-30T10:42:00Z">
        <w:r w:rsidR="00833D55" w:rsidRPr="003F3F11">
          <w:delText>I</w:delText>
        </w:r>
        <w:r w:rsidR="00833D55" w:rsidRPr="003F3F11">
          <w:rPr>
            <w:vertAlign w:val="subscript"/>
          </w:rPr>
          <w:delText>decoded</w:delText>
        </w:r>
      </w:del>
      <w:ins w:id="158" w:author="Dolby" w:date="2020-09-30T10:42:00Z">
        <w:r w:rsidR="00E3212E" w:rsidRPr="006F753C">
          <w:rPr>
            <w:rFonts w:eastAsia="MS Mincho"/>
            <w:highlight w:val="yellow"/>
            <w:lang w:val="en-CA"/>
          </w:rPr>
          <w:t>I</w:t>
        </w:r>
        <w:r w:rsidR="00E3212E" w:rsidRPr="006F753C">
          <w:rPr>
            <w:rFonts w:eastAsia="MS Mincho"/>
            <w:highlight w:val="yellow"/>
            <w:vertAlign w:val="subscript"/>
            <w:lang w:val="en-CA"/>
          </w:rPr>
          <w:t>8</w:t>
        </w:r>
      </w:ins>
      <w:r w:rsidR="00E3212E" w:rsidRPr="006F753C">
        <w:rPr>
          <w:highlight w:val="yellow"/>
          <w:rPrChange w:id="159" w:author="Dolby" w:date="2020-09-30T10:42:00Z">
            <w:rPr/>
          </w:rPrChange>
        </w:rPr>
        <w:t>[ x, y, c </w:t>
      </w:r>
      <w:r w:rsidR="00E3212E" w:rsidRPr="00E3212E">
        <w:rPr>
          <w:highlight w:val="yellow"/>
          <w:rPrChange w:id="160" w:author="Dolby" w:date="2020-09-30T10:42:00Z">
            <w:rPr/>
          </w:rPrChange>
        </w:rPr>
        <w:t>]</w:t>
      </w:r>
      <w:r w:rsidR="00833D55" w:rsidRPr="003F3F11">
        <w:t>  &lt;=  intensity_interval_upper_bound[ c ][ i ] ) {</w:t>
      </w:r>
      <w:r w:rsidR="00833D55" w:rsidRPr="003F3F11">
        <w:tab/>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9</w:t>
      </w:r>
      <w:r w:rsidR="00B96C9A" w:rsidRPr="003F3F11">
        <w:fldChar w:fldCharType="end"/>
      </w:r>
      <w:r w:rsidR="00833D55" w:rsidRPr="003F3F11">
        <w:t>)</w:t>
      </w:r>
      <w:r w:rsidR="00833D55" w:rsidRPr="003F3F11">
        <w:br/>
      </w:r>
      <w:r w:rsidR="00833D55" w:rsidRPr="003F3F11">
        <w:tab/>
      </w:r>
      <w:r w:rsidR="00833D55" w:rsidRPr="003F3F11">
        <w:tab/>
      </w:r>
      <w:del w:id="161" w:author="Dolby" w:date="2020-09-30T10:42:00Z">
        <w:r w:rsidR="00833D55" w:rsidRPr="003F3F11">
          <w:delText>s[</w:delText>
        </w:r>
      </w:del>
      <w:ins w:id="162" w:author="Dolby" w:date="2020-09-30T10:42:00Z">
        <w:r w:rsidR="00E3212E" w:rsidRPr="006F753C">
          <w:rPr>
            <w:rFonts w:eastAsia="MS Mincho"/>
            <w:highlight w:val="yellow"/>
            <w:lang w:val="en-CA"/>
          </w:rPr>
          <w:t>intensityIntervalIdx</w:t>
        </w:r>
        <w:r w:rsidR="00E3212E" w:rsidRPr="006F753C">
          <w:rPr>
            <w:rFonts w:eastAsia="MS Mincho"/>
            <w:szCs w:val="22"/>
            <w:highlight w:val="yellow"/>
          </w:rPr>
          <w:t>[ x, y, c,</w:t>
        </w:r>
      </w:ins>
      <w:r w:rsidR="00E3212E" w:rsidRPr="006F753C">
        <w:rPr>
          <w:highlight w:val="yellow"/>
          <w:rPrChange w:id="163" w:author="Dolby" w:date="2020-09-30T10:42:00Z">
            <w:rPr/>
          </w:rPrChange>
        </w:rPr>
        <w:t> j ]</w:t>
      </w:r>
      <w:r w:rsidR="00833D55" w:rsidRPr="003F3F11">
        <w:t xml:space="preserve"> = i</w:t>
      </w:r>
      <w:r w:rsidR="00833D55" w:rsidRPr="003F3F11">
        <w:br/>
      </w:r>
      <w:r w:rsidR="00833D55" w:rsidRPr="003F3F11">
        <w:tab/>
      </w:r>
      <w:r w:rsidR="00833D55" w:rsidRPr="003F3F11">
        <w:tab/>
        <w:t>j++</w:t>
      </w:r>
      <w:r w:rsidR="00833D55" w:rsidRPr="003F3F11">
        <w:br/>
      </w:r>
      <w:r w:rsidR="00833D55" w:rsidRPr="003F3F11">
        <w:tab/>
        <w:t>}</w:t>
      </w:r>
      <w:ins w:id="164" w:author="Dolby" w:date="2020-09-30T10:42:00Z">
        <w:r w:rsidR="00E3212E" w:rsidRPr="006F753C">
          <w:rPr>
            <w:rFonts w:eastAsia="MS Mincho"/>
            <w:lang w:val="en-CA"/>
          </w:rPr>
          <w:br/>
        </w:r>
        <w:r w:rsidR="00E3212E" w:rsidRPr="006F753C">
          <w:rPr>
            <w:rFonts w:eastAsia="MS Mincho"/>
            <w:highlight w:val="yellow"/>
            <w:lang w:val="en-CA"/>
          </w:rPr>
          <w:t>numApplicableIntensityIntervals</w:t>
        </w:r>
        <w:r w:rsidR="00E3212E" w:rsidRPr="006F753C">
          <w:rPr>
            <w:rFonts w:eastAsia="MS Mincho"/>
            <w:szCs w:val="22"/>
            <w:highlight w:val="yellow"/>
          </w:rPr>
          <w:t>[ x, y, c ]</w:t>
        </w:r>
        <w:r w:rsidR="00E3212E" w:rsidRPr="006F753C">
          <w:rPr>
            <w:rFonts w:eastAsia="MS Mincho"/>
            <w:highlight w:val="yellow"/>
            <w:lang w:val="en-CA"/>
          </w:rPr>
          <w:t xml:space="preserve"> = j</w:t>
        </w:r>
      </w:ins>
    </w:p>
    <w:p w14:paraId="3F59DDEB" w14:textId="13B90B64" w:rsidR="00833D55" w:rsidRPr="003F3F11" w:rsidRDefault="00833D55" w:rsidP="00833D55">
      <w:r w:rsidRPr="003F3F11">
        <w:t xml:space="preserve">Samples that do not fall into any of the defined intervals </w:t>
      </w:r>
      <w:ins w:id="165" w:author="Dolby" w:date="2020-09-30T10:42:00Z">
        <w:r w:rsidR="00E3212E" w:rsidRPr="006F753C">
          <w:rPr>
            <w:rFonts w:eastAsia="MS Mincho"/>
            <w:highlight w:val="yellow"/>
            <w:lang w:val="en-CA"/>
          </w:rPr>
          <w:t>(i.e., those samples for which the value of numApplicableIntensityIntervals</w:t>
        </w:r>
        <w:r w:rsidR="00E3212E" w:rsidRPr="006F753C">
          <w:rPr>
            <w:rFonts w:eastAsia="MS Mincho"/>
            <w:highlight w:val="yellow"/>
          </w:rPr>
          <w:t xml:space="preserve">[ x, y, c ] </w:t>
        </w:r>
        <w:r w:rsidR="00E3212E" w:rsidRPr="006F753C">
          <w:rPr>
            <w:rFonts w:eastAsia="MS Mincho"/>
            <w:highlight w:val="yellow"/>
            <w:lang w:val="en-CA"/>
          </w:rPr>
          <w:t>is equal to 0)</w:t>
        </w:r>
        <w:r w:rsidR="00E3212E">
          <w:rPr>
            <w:rFonts w:eastAsia="MS Mincho"/>
            <w:lang w:val="en-CA"/>
          </w:rPr>
          <w:t xml:space="preserve"> </w:t>
        </w:r>
      </w:ins>
      <w:r w:rsidRPr="003F3F11">
        <w:t>are not modified by the grain generation function. Samples that fall into more than one interval</w:t>
      </w:r>
      <w:ins w:id="166" w:author="Dolby" w:date="2020-09-30T10:42:00Z">
        <w:r w:rsidRPr="003F3F11">
          <w:t xml:space="preserve"> </w:t>
        </w:r>
        <w:r w:rsidR="00E3212E" w:rsidRPr="006F753C">
          <w:rPr>
            <w:rFonts w:eastAsia="MS Mincho"/>
            <w:highlight w:val="yellow"/>
            <w:lang w:val="en-CA"/>
          </w:rPr>
          <w:t>(i.e., those samples for which the value of numApplicableIntensityIntervals</w:t>
        </w:r>
        <w:r w:rsidR="00E3212E" w:rsidRPr="006F753C">
          <w:rPr>
            <w:rFonts w:eastAsia="MS Mincho"/>
            <w:highlight w:val="yellow"/>
          </w:rPr>
          <w:t>[ x, y, c ]</w:t>
        </w:r>
        <w:r w:rsidR="00E3212E" w:rsidRPr="006F753C">
          <w:rPr>
            <w:rFonts w:eastAsia="MS Mincho"/>
            <w:highlight w:val="yellow"/>
            <w:lang w:val="en-CA"/>
          </w:rPr>
          <w:t xml:space="preserve"> is greater than 1)</w:t>
        </w:r>
      </w:ins>
      <w:r w:rsidR="00E3212E">
        <w:rPr>
          <w:lang w:val="en-CA"/>
          <w:rPrChange w:id="167" w:author="Dolby" w:date="2020-09-30T10:42:00Z">
            <w:rPr/>
          </w:rPrChange>
        </w:rPr>
        <w:t xml:space="preserve"> </w:t>
      </w:r>
      <w:r w:rsidRPr="003F3F11">
        <w:t xml:space="preserve">will originate multi-generation grain. Multi-generation grain results from adding the grain computed independently for each </w:t>
      </w:r>
      <w:ins w:id="168" w:author="Dolby" w:date="2020-09-30T10:42:00Z">
        <w:r w:rsidR="00E3212E" w:rsidRPr="00030747">
          <w:rPr>
            <w:highlight w:val="yellow"/>
          </w:rPr>
          <w:t>ot the applicable</w:t>
        </w:r>
        <w:r w:rsidR="00E3212E">
          <w:t xml:space="preserve"> </w:t>
        </w:r>
      </w:ins>
      <w:r w:rsidRPr="003F3F11">
        <w:t xml:space="preserve">intensity </w:t>
      </w:r>
      <w:del w:id="169" w:author="Dolby" w:date="2020-09-30T10:42:00Z">
        <w:r w:rsidRPr="003F3F11">
          <w:delText>interval</w:delText>
        </w:r>
      </w:del>
      <w:ins w:id="170" w:author="Dolby" w:date="2020-09-30T10:42:00Z">
        <w:r w:rsidRPr="003F3F11">
          <w:t>interval</w:t>
        </w:r>
        <w:r w:rsidR="00E3212E" w:rsidRPr="00030747">
          <w:rPr>
            <w:highlight w:val="yellow"/>
          </w:rPr>
          <w:t>s</w:t>
        </w:r>
      </w:ins>
      <w:r w:rsidRPr="003F3F11">
        <w:t>.</w:t>
      </w:r>
    </w:p>
    <w:p w14:paraId="7672EFAF" w14:textId="77777777" w:rsidR="00E02370" w:rsidRPr="00E02370" w:rsidRDefault="00E02370" w:rsidP="00E02370">
      <w:pPr>
        <w:rPr>
          <w:ins w:id="171" w:author="Dolby" w:date="2020-09-30T10:42:00Z"/>
          <w:rFonts w:eastAsia="MS Mincho"/>
          <w:lang w:val="en-CA"/>
        </w:rPr>
      </w:pPr>
      <w:ins w:id="172" w:author="Dolby" w:date="2020-09-30T10:42:00Z">
        <w:r w:rsidRPr="00E02370">
          <w:rPr>
            <w:rFonts w:eastAsia="MS Mincho"/>
            <w:highlight w:val="yellow"/>
            <w:lang w:val="en-CA"/>
          </w:rPr>
          <w:t>In the equations in the remainder of this clause, the variable s</w:t>
        </w:r>
        <w:r w:rsidRPr="00E02370">
          <w:rPr>
            <w:rFonts w:eastAsia="MS Mincho"/>
            <w:highlight w:val="yellow"/>
            <w:vertAlign w:val="subscript"/>
            <w:lang w:val="en-CA"/>
          </w:rPr>
          <w:t>j</w:t>
        </w:r>
        <w:r w:rsidRPr="00E02370">
          <w:rPr>
            <w:rFonts w:eastAsia="MS Mincho"/>
            <w:highlight w:val="yellow"/>
            <w:lang w:val="en-CA"/>
          </w:rPr>
          <w:t xml:space="preserve"> in each instance of the list comp_model_value[ c ][ s</w:t>
        </w:r>
        <w:r w:rsidRPr="00E02370">
          <w:rPr>
            <w:rFonts w:eastAsia="MS Mincho"/>
            <w:highlight w:val="yellow"/>
            <w:vertAlign w:val="subscript"/>
            <w:lang w:val="en-CA"/>
          </w:rPr>
          <w:t>j</w:t>
        </w:r>
        <w:r w:rsidRPr="00E02370">
          <w:rPr>
            <w:rFonts w:eastAsia="MS Mincho"/>
            <w:highlight w:val="yellow"/>
            <w:lang w:val="en-CA"/>
          </w:rPr>
          <w:t> ] is the value of intensityIntervalIdx</w:t>
        </w:r>
        <w:r w:rsidRPr="00E02370">
          <w:rPr>
            <w:rFonts w:eastAsia="MS Mincho"/>
            <w:highlight w:val="yellow"/>
          </w:rPr>
          <w:t>[ x, y, c, j ]</w:t>
        </w:r>
        <w:r w:rsidRPr="00E02370">
          <w:rPr>
            <w:rFonts w:eastAsia="MS Mincho"/>
            <w:highlight w:val="yellow"/>
            <w:lang w:val="en-CA"/>
          </w:rPr>
          <w:t xml:space="preserve"> derived for the sample value I</w:t>
        </w:r>
        <w:r w:rsidRPr="00E02370">
          <w:rPr>
            <w:rFonts w:eastAsia="MS Mincho"/>
            <w:highlight w:val="yellow"/>
            <w:vertAlign w:val="subscript"/>
            <w:lang w:val="en-CA"/>
          </w:rPr>
          <w:t>decoded</w:t>
        </w:r>
        <w:r w:rsidRPr="00E02370">
          <w:rPr>
            <w:rFonts w:eastAsia="MS Mincho"/>
            <w:highlight w:val="yellow"/>
          </w:rPr>
          <w:t>[ x, y, c ]</w:t>
        </w:r>
        <w:r w:rsidRPr="00E02370">
          <w:rPr>
            <w:rFonts w:eastAsia="MS Mincho"/>
            <w:highlight w:val="yellow"/>
            <w:lang w:val="en-CA"/>
          </w:rPr>
          <w:t>.</w:t>
        </w:r>
      </w:ins>
    </w:p>
    <w:p w14:paraId="3F59DDEC" w14:textId="1CA596F4" w:rsidR="00833D55" w:rsidRPr="003F3F11" w:rsidRDefault="00833D55" w:rsidP="00833D55">
      <w:pPr>
        <w:keepNext/>
      </w:pPr>
      <w:r w:rsidRPr="003F3F11">
        <w:rPr>
          <w:b/>
        </w:rPr>
        <w:t>comp_model_value</w:t>
      </w:r>
      <w:r w:rsidRPr="003F3F11">
        <w:t xml:space="preserve">[ c ][ i ][ j ] </w:t>
      </w:r>
      <w:del w:id="173" w:author="Dolby" w:date="2020-09-30T10:42:00Z">
        <w:r w:rsidRPr="003F3F11">
          <w:delText>represents each one of</w:delText>
        </w:r>
      </w:del>
      <w:ins w:id="174" w:author="Dolby" w:date="2020-09-30T10:42:00Z">
        <w:r w:rsidR="00E02370" w:rsidRPr="00030747">
          <w:rPr>
            <w:highlight w:val="yellow"/>
          </w:rPr>
          <w:t>specifies</w:t>
        </w:r>
      </w:ins>
      <w:r w:rsidRPr="003F3F11">
        <w:t xml:space="preserve"> the </w:t>
      </w:r>
      <w:ins w:id="175" w:author="Dolby" w:date="2020-09-30T10:42:00Z">
        <w:r w:rsidR="00E02370" w:rsidRPr="00030747">
          <w:rPr>
            <w:highlight w:val="yellow"/>
          </w:rPr>
          <w:t>j-th</w:t>
        </w:r>
        <w:r w:rsidR="00E02370">
          <w:t xml:space="preserve"> </w:t>
        </w:r>
      </w:ins>
      <w:r w:rsidRPr="003F3F11">
        <w:t xml:space="preserve">model </w:t>
      </w:r>
      <w:del w:id="176" w:author="Dolby" w:date="2020-09-30T10:42:00Z">
        <w:r w:rsidRPr="003F3F11">
          <w:delText>values</w:delText>
        </w:r>
      </w:del>
      <w:ins w:id="177" w:author="Dolby" w:date="2020-09-30T10:42:00Z">
        <w:r w:rsidR="00E02370" w:rsidRPr="00030747">
          <w:rPr>
            <w:highlight w:val="yellow"/>
          </w:rPr>
          <w:t>value</w:t>
        </w:r>
      </w:ins>
      <w:r w:rsidR="00E02370" w:rsidRPr="003F3F11">
        <w:t xml:space="preserve"> </w:t>
      </w:r>
      <w:r w:rsidRPr="003F3F11">
        <w:t xml:space="preserve">present for the colour component c and the </w:t>
      </w:r>
      <w:ins w:id="178" w:author="Dolby" w:date="2020-09-30T10:42:00Z">
        <w:r w:rsidR="00E02370" w:rsidRPr="00030747">
          <w:rPr>
            <w:highlight w:val="yellow"/>
          </w:rPr>
          <w:t>i-th</w:t>
        </w:r>
        <w:r w:rsidR="00E02370">
          <w:t xml:space="preserve"> </w:t>
        </w:r>
      </w:ins>
      <w:r w:rsidRPr="003F3F11">
        <w:t>intensity interval</w:t>
      </w:r>
      <w:del w:id="179" w:author="Dolby" w:date="2020-09-30T10:42:00Z">
        <w:r w:rsidRPr="003F3F11">
          <w:delText xml:space="preserve"> i</w:delText>
        </w:r>
      </w:del>
      <w:r w:rsidRPr="003F3F11">
        <w:t>. The set of model values has different meaning depending on the value of film_grain_model_id.</w:t>
      </w:r>
    </w:p>
    <w:p w14:paraId="3F59DDED" w14:textId="179CBEF9" w:rsidR="00833D55" w:rsidRPr="003F3F11" w:rsidRDefault="00833D55" w:rsidP="00833D55">
      <w:r w:rsidRPr="003F3F11">
        <w:t xml:space="preserve">The value of comp_model_value[ c ][ i ][ j ] is constrained as follows, and </w:t>
      </w:r>
      <w:del w:id="180" w:author="Dolby" w:date="2020-09-30T10:42:00Z">
        <w:r w:rsidRPr="003F3F11">
          <w:delText>may</w:delText>
        </w:r>
      </w:del>
      <w:ins w:id="181" w:author="Dolby" w:date="2020-09-30T10:42:00Z">
        <w:r w:rsidR="00E02370" w:rsidRPr="00030747">
          <w:rPr>
            <w:highlight w:val="yellow"/>
          </w:rPr>
          <w:t>could</w:t>
        </w:r>
      </w:ins>
      <w:r w:rsidR="00E02370" w:rsidRPr="003F3F11">
        <w:t xml:space="preserve"> </w:t>
      </w:r>
      <w:r w:rsidRPr="003F3F11">
        <w:t>be additionally constrained as specified elsewhere in this clause:</w:t>
      </w:r>
    </w:p>
    <w:p w14:paraId="3F59DDEE" w14:textId="77777777" w:rsidR="00833D55" w:rsidRPr="003F3F11" w:rsidRDefault="00833D55" w:rsidP="00833D55">
      <w:pPr>
        <w:pStyle w:val="enumlev1"/>
        <w:ind w:left="397"/>
      </w:pPr>
      <w:r w:rsidRPr="003F3F11">
        <w:t>–</w:t>
      </w:r>
      <w:r w:rsidRPr="003F3F11">
        <w:tab/>
        <w:t>If film_grain_model_id is equal to 0, comp_model_value[ c ][ i ][ j ] shall be in the range of 0 to 2</w:t>
      </w:r>
      <w:r w:rsidRPr="003F3F11">
        <w:rPr>
          <w:vertAlign w:val="superscript"/>
        </w:rPr>
        <w:t>filmGrainBitDepth[ c ]</w:t>
      </w:r>
      <w:r w:rsidRPr="003F3F11">
        <w:t> − 1, inclusive.</w:t>
      </w:r>
    </w:p>
    <w:p w14:paraId="3F59DDEF" w14:textId="77777777" w:rsidR="00833D55" w:rsidRPr="003F3F11" w:rsidRDefault="00833D55" w:rsidP="00833D55">
      <w:pPr>
        <w:pStyle w:val="enumlev1"/>
        <w:ind w:left="397"/>
      </w:pPr>
      <w:r w:rsidRPr="003F3F11">
        <w:t>–</w:t>
      </w:r>
      <w:r w:rsidRPr="003F3F11">
        <w:tab/>
        <w:t>Otherwise (film_grain_model_id is equal to 1), comp_model_value[ c ][ i ][ j ] shall be in the range of −2</w:t>
      </w:r>
      <w:r w:rsidRPr="003F3F11">
        <w:rPr>
          <w:vertAlign w:val="superscript"/>
        </w:rPr>
        <w:t>( filmGrainBitDepth[ c ] − 1 )</w:t>
      </w:r>
      <w:r w:rsidRPr="003F3F11">
        <w:t xml:space="preserve"> to 2</w:t>
      </w:r>
      <w:r w:rsidRPr="003F3F11">
        <w:rPr>
          <w:vertAlign w:val="superscript"/>
        </w:rPr>
        <w:t>( filmGrainBitDepth[ c ] − 1 )</w:t>
      </w:r>
      <w:r w:rsidRPr="003F3F11">
        <w:t> − 1, inclusive.</w:t>
      </w:r>
    </w:p>
    <w:p w14:paraId="3F59DDF0" w14:textId="77777777" w:rsidR="00833D55" w:rsidRPr="003F3F11" w:rsidRDefault="00833D55" w:rsidP="00833D55">
      <w:r w:rsidRPr="003F3F11">
        <w:t>Depending on the value of film_grain_model_id, the synthesis of the film grain is modelled as follows:</w:t>
      </w:r>
    </w:p>
    <w:p w14:paraId="3F59DDF1" w14:textId="56BDA259" w:rsidR="00833D55" w:rsidRPr="003F3F11" w:rsidRDefault="00833D55" w:rsidP="00833D55">
      <w:pPr>
        <w:pStyle w:val="enumlev1"/>
        <w:ind w:left="397"/>
      </w:pPr>
      <w:r w:rsidRPr="003F3F11">
        <w:t>–</w:t>
      </w:r>
      <w:r w:rsidRPr="003F3F11">
        <w:tab/>
        <w:t>If film_grain_model_id is equal to 0, a frequency filtering model enables simulating the original film grain for c = 0..2, x = 0..pic_width_in_luma_samples</w:t>
      </w:r>
      <w:ins w:id="182" w:author="Dolby" w:date="2020-09-30T10:42:00Z">
        <w:r w:rsidR="00B717F4" w:rsidRPr="006F753C">
          <w:rPr>
            <w:rFonts w:eastAsia="MS Mincho"/>
            <w:lang w:val="en-CA"/>
          </w:rPr>
          <w:t> </w:t>
        </w:r>
        <w:r w:rsidR="00B717F4" w:rsidRPr="006F753C">
          <w:rPr>
            <w:rFonts w:eastAsia="MS Mincho"/>
            <w:highlight w:val="yellow"/>
            <w:lang w:val="en-CA"/>
          </w:rPr>
          <w:t>− 1</w:t>
        </w:r>
      </w:ins>
      <w:r w:rsidRPr="003F3F11">
        <w:t xml:space="preserve"> and y = 0..pic_height_in_luma_samples</w:t>
      </w:r>
      <w:ins w:id="183" w:author="Dolby" w:date="2020-09-30T10:42:00Z">
        <w:r w:rsidR="00B717F4" w:rsidRPr="006F753C">
          <w:rPr>
            <w:rFonts w:eastAsia="MS Mincho"/>
            <w:lang w:val="en-CA"/>
          </w:rPr>
          <w:t> </w:t>
        </w:r>
        <w:r w:rsidR="00B717F4" w:rsidRPr="006F753C">
          <w:rPr>
            <w:rFonts w:eastAsia="MS Mincho"/>
            <w:highlight w:val="yellow"/>
            <w:lang w:val="en-CA"/>
          </w:rPr>
          <w:t>− 1</w:t>
        </w:r>
      </w:ins>
      <w:r w:rsidRPr="003F3F11">
        <w:t xml:space="preserve"> as specified by:</w:t>
      </w:r>
    </w:p>
    <w:p w14:paraId="3F59DDF2" w14:textId="6E0DBD05" w:rsidR="00833D55" w:rsidRPr="003F3F11" w:rsidRDefault="00833D55" w:rsidP="00833D55">
      <w:pPr>
        <w:pStyle w:val="Equation"/>
        <w:ind w:left="562"/>
      </w:pPr>
      <w:r w:rsidRPr="003F3F11">
        <w:t>G[ x, y, c ] = ( comp_model_value[ c ][ </w:t>
      </w:r>
      <w:del w:id="184" w:author="Dolby" w:date="2020-09-30T10:42:00Z">
        <w:r w:rsidRPr="003F3F11">
          <w:delText>s</w:delText>
        </w:r>
      </w:del>
      <w:ins w:id="185" w:author="Dolby" w:date="2020-09-30T10:42:00Z">
        <w:r w:rsidR="00E02370" w:rsidRPr="00030747">
          <w:rPr>
            <w:highlight w:val="yellow"/>
            <w:lang w:val="es-ES_tradnl"/>
          </w:rPr>
          <w:t>s</w:t>
        </w:r>
        <w:r w:rsidR="00E02370" w:rsidRPr="00030747">
          <w:rPr>
            <w:highlight w:val="yellow"/>
            <w:vertAlign w:val="subscript"/>
            <w:lang w:val="es-ES_tradnl"/>
          </w:rPr>
          <w:t>j</w:t>
        </w:r>
      </w:ins>
      <w:r w:rsidRPr="003F3F11">
        <w:t> ][ 0 ] * Q[ c ][ x, y ] + comp_model_value[ c ][ </w:t>
      </w:r>
      <w:del w:id="186" w:author="Dolby" w:date="2020-09-30T10:42:00Z">
        <w:r w:rsidRPr="003F3F11">
          <w:delText>s</w:delText>
        </w:r>
      </w:del>
      <w:ins w:id="187" w:author="Dolby" w:date="2020-09-30T10:42:00Z">
        <w:r w:rsidR="00E02370" w:rsidRPr="00030747">
          <w:rPr>
            <w:highlight w:val="yellow"/>
            <w:lang w:val="es-ES_tradnl"/>
          </w:rPr>
          <w:t>s</w:t>
        </w:r>
        <w:r w:rsidR="00E02370" w:rsidRPr="00030747">
          <w:rPr>
            <w:highlight w:val="yellow"/>
            <w:vertAlign w:val="subscript"/>
            <w:lang w:val="es-ES_tradnl"/>
          </w:rPr>
          <w:t>j</w:t>
        </w:r>
      </w:ins>
      <w:r w:rsidRPr="003F3F11">
        <w:t> ][ 5 ] *</w:t>
      </w:r>
      <w:r w:rsidRPr="003F3F11">
        <w:br/>
      </w:r>
      <w:r w:rsidRPr="003F3F11">
        <w:tab/>
      </w:r>
      <w:r w:rsidRPr="003F3F11">
        <w:tab/>
      </w:r>
      <w:r w:rsidRPr="003F3F11">
        <w:tab/>
        <w:t>G[ x, y, c − 1 ] )  &gt;&gt;  log2_scale_factor</w:t>
      </w:r>
      <w:r w:rsidRPr="003F3F11">
        <w:tab/>
        <w:t>(</w:t>
      </w:r>
      <w:bookmarkStart w:id="188" w:name="Gxyc_Eqn"/>
      <w:r w:rsidRPr="003F3F11">
        <w:t>D-</w:t>
      </w:r>
      <w:r w:rsidR="00B96C9A" w:rsidRPr="003F3F11">
        <w:fldChar w:fldCharType="begin" w:fldLock="1"/>
      </w:r>
      <w:r w:rsidRPr="003F3F11">
        <w:instrText xml:space="preserve"> SEQ Equation \* ARABIC </w:instrText>
      </w:r>
      <w:r w:rsidR="00B96C9A" w:rsidRPr="003F3F11">
        <w:fldChar w:fldCharType="separate"/>
      </w:r>
      <w:r w:rsidR="00935DD0">
        <w:rPr>
          <w:noProof/>
        </w:rPr>
        <w:t>10</w:t>
      </w:r>
      <w:r w:rsidR="00B96C9A" w:rsidRPr="003F3F11">
        <w:fldChar w:fldCharType="end"/>
      </w:r>
      <w:bookmarkEnd w:id="188"/>
      <w:r w:rsidRPr="003F3F11">
        <w:t>)</w:t>
      </w:r>
    </w:p>
    <w:p w14:paraId="3F59DDF3" w14:textId="77777777" w:rsidR="00833D55" w:rsidRPr="003F3F11" w:rsidRDefault="00833D55" w:rsidP="00833D55">
      <w:pPr>
        <w:pStyle w:val="enumlev1"/>
        <w:ind w:left="397"/>
      </w:pPr>
      <w:r w:rsidRPr="003F3F11">
        <w:tab/>
        <w:t>where Q[ c ] is a two-dimensional random process generated by filtering 16x16 blocks gaussRv with random-value elements gaussRv</w:t>
      </w:r>
      <w:r w:rsidRPr="003F3F11">
        <w:rPr>
          <w:vertAlign w:val="subscript"/>
        </w:rPr>
        <w:t>ij</w:t>
      </w:r>
      <w:r w:rsidRPr="003F3F11">
        <w:t xml:space="preserve"> generated with a normalized Gaussian distribution (independent and identically distributed Gaussian random variable samples with zero mean and unity variance) and where the value of an element G[ x, y, c − 1 ] used in the right-hand side of the equation is inferred to be equal to 0 when c − 1 is less than 0.</w:t>
      </w:r>
    </w:p>
    <w:p w14:paraId="3F59DDF4" w14:textId="20194DBF" w:rsidR="00833D55" w:rsidRPr="003F3F11" w:rsidRDefault="00833D55" w:rsidP="00833D55">
      <w:pPr>
        <w:pStyle w:val="Note1"/>
        <w:ind w:left="806"/>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7</w:t>
      </w:r>
      <w:r w:rsidR="00555F53">
        <w:rPr>
          <w:noProof/>
        </w:rPr>
        <w:fldChar w:fldCharType="end"/>
      </w:r>
      <w:r w:rsidRPr="003F3F11">
        <w:rPr>
          <w:noProof/>
        </w:rPr>
        <w:t> – </w:t>
      </w:r>
      <w:r w:rsidRPr="003F3F11">
        <w:t xml:space="preserve">A normalized Gaussian random </w:t>
      </w:r>
      <w:del w:id="189" w:author="Dolby" w:date="2020-09-30T10:42:00Z">
        <w:r w:rsidRPr="003F3F11">
          <w:delText>value</w:delText>
        </w:r>
      </w:del>
      <w:ins w:id="190" w:author="Dolby" w:date="2020-09-30T10:42:00Z">
        <w:r w:rsidR="00E02370" w:rsidRPr="00030747">
          <w:rPr>
            <w:highlight w:val="yellow"/>
          </w:rPr>
          <w:t>variable</w:t>
        </w:r>
      </w:ins>
      <w:r w:rsidR="00E02370" w:rsidRPr="003F3F11">
        <w:t xml:space="preserve"> </w:t>
      </w:r>
      <w:r w:rsidRPr="003F3F11">
        <w:t>can be generated from two independent, uniformly distributed random values over the interval from 0 to 1 (and not equal to 0), denoted as uRv</w:t>
      </w:r>
      <w:r w:rsidRPr="003F3F11">
        <w:rPr>
          <w:vertAlign w:val="subscript"/>
        </w:rPr>
        <w:t>0</w:t>
      </w:r>
      <w:r w:rsidRPr="003F3F11">
        <w:t xml:space="preserve"> and uRv</w:t>
      </w:r>
      <w:r w:rsidRPr="003F3F11">
        <w:rPr>
          <w:vertAlign w:val="subscript"/>
        </w:rPr>
        <w:t>1</w:t>
      </w:r>
      <w:r w:rsidRPr="003F3F11">
        <w:t>, using the Box-Muller transformation specified by:</w:t>
      </w:r>
    </w:p>
    <w:p w14:paraId="3F59DDF5" w14:textId="73F00277" w:rsidR="00833D55" w:rsidRPr="003F3F11" w:rsidRDefault="004A2819" w:rsidP="00833D55">
      <w:pPr>
        <w:pStyle w:val="Equation"/>
        <w:ind w:left="1440"/>
        <w:rPr>
          <w:snapToGrid w:val="0"/>
        </w:rPr>
      </w:pPr>
      <w:del w:id="191" w:author="Dolby" w:date="2020-09-30T10:42:00Z">
        <w:r>
          <w:rPr>
            <w:snapToGrid w:val="0"/>
            <w:position w:val="-12"/>
          </w:rPr>
          <w:pict w14:anchorId="05C865A4">
            <v:shape id="_x0000_i1026" type="#_x0000_t75" style="width:231pt;height:21pt">
              <v:imagedata r:id="rId12" o:title=""/>
            </v:shape>
          </w:pict>
        </w:r>
      </w:del>
      <w:ins w:id="192" w:author="Dolby" w:date="2020-09-30T10:42:00Z">
        <w:r w:rsidR="00E02370" w:rsidRPr="008F2C54">
          <w:rPr>
            <w:noProof/>
            <w:sz w:val="18"/>
            <w:szCs w:val="18"/>
          </w:rPr>
          <w:t>gaussRv</w:t>
        </w:r>
        <w:r w:rsidR="00E02370" w:rsidRPr="008F2C54">
          <w:rPr>
            <w:noProof/>
            <w:sz w:val="18"/>
            <w:szCs w:val="18"/>
            <w:vertAlign w:val="subscript"/>
          </w:rPr>
          <w:t>i,j</w:t>
        </w:r>
        <w:r w:rsidR="00E02370" w:rsidRPr="008F2C54">
          <w:rPr>
            <w:noProof/>
            <w:sz w:val="18"/>
            <w:szCs w:val="18"/>
          </w:rPr>
          <w:t xml:space="preserve"> = </w:t>
        </w:r>
        <w:r w:rsidR="00E02370" w:rsidRPr="00030747">
          <w:rPr>
            <w:noProof/>
            <w:sz w:val="18"/>
            <w:szCs w:val="18"/>
            <w:highlight w:val="yellow"/>
          </w:rPr>
          <w:t>Sqr</w:t>
        </w:r>
        <w:r w:rsidR="00E02370" w:rsidRPr="008F2C54">
          <w:rPr>
            <w:noProof/>
            <w:sz w:val="18"/>
            <w:szCs w:val="18"/>
          </w:rPr>
          <w:t>t( −2 * Ln( uRv</w:t>
        </w:r>
        <w:r w:rsidR="00E02370" w:rsidRPr="008F2C54">
          <w:rPr>
            <w:noProof/>
            <w:sz w:val="18"/>
            <w:szCs w:val="18"/>
            <w:vertAlign w:val="subscript"/>
          </w:rPr>
          <w:t>0</w:t>
        </w:r>
        <w:r w:rsidR="00E02370" w:rsidRPr="008F2C54">
          <w:rPr>
            <w:noProof/>
            <w:sz w:val="18"/>
            <w:szCs w:val="18"/>
          </w:rPr>
          <w:t> ) ) * Cos( 2 * π * uRv</w:t>
        </w:r>
        <w:r w:rsidR="00E02370" w:rsidRPr="008F2C54">
          <w:rPr>
            <w:noProof/>
            <w:sz w:val="18"/>
            <w:szCs w:val="18"/>
            <w:vertAlign w:val="subscript"/>
          </w:rPr>
          <w:t>1</w:t>
        </w:r>
        <w:r w:rsidR="00E02370" w:rsidRPr="008F2C54">
          <w:rPr>
            <w:noProof/>
            <w:sz w:val="18"/>
            <w:szCs w:val="18"/>
          </w:rPr>
          <w:t> )</w:t>
        </w:r>
      </w:ins>
      <w:r w:rsidR="00833D55" w:rsidRPr="003F3F11">
        <w:rPr>
          <w:snapToGrid w:val="0"/>
        </w:rPr>
        <w:tab/>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11</w:t>
      </w:r>
      <w:r w:rsidR="00B96C9A" w:rsidRPr="003F3F11">
        <w:fldChar w:fldCharType="end"/>
      </w:r>
      <w:r w:rsidR="00833D55" w:rsidRPr="003F3F11">
        <w:rPr>
          <w:snapToGrid w:val="0"/>
        </w:rPr>
        <w:t>)</w:t>
      </w:r>
    </w:p>
    <w:p w14:paraId="3F59DDF6" w14:textId="5F561F80" w:rsidR="00833D55" w:rsidRPr="003F3F11" w:rsidRDefault="00833D55" w:rsidP="00833D55">
      <w:pPr>
        <w:pStyle w:val="Note1"/>
        <w:ind w:left="806"/>
      </w:pPr>
      <w:r w:rsidRPr="003F3F11">
        <w:t xml:space="preserve">where </w:t>
      </w:r>
      <w:r w:rsidRPr="003F3F11">
        <w:sym w:font="Symbol" w:char="F070"/>
      </w:r>
      <w:r w:rsidRPr="003F3F11">
        <w:t xml:space="preserve"> is Archimedes' constant 3.141 592 653</w:t>
      </w:r>
      <w:r w:rsidRPr="003F3F11">
        <w:rPr>
          <w:noProof/>
        </w:rPr>
        <w:t> 589 793</w:t>
      </w:r>
      <w:r w:rsidRPr="003F3F11">
        <w:t>....</w:t>
      </w:r>
    </w:p>
    <w:p w14:paraId="3F59DDF7" w14:textId="599B90C8" w:rsidR="00833D55" w:rsidRPr="003F3F11" w:rsidRDefault="00833D55" w:rsidP="00833D55">
      <w:pPr>
        <w:pStyle w:val="enumlev1"/>
        <w:keepNext/>
        <w:keepLines/>
        <w:ind w:left="397"/>
      </w:pPr>
      <w:r w:rsidRPr="003F3F11">
        <w:tab/>
        <w:t xml:space="preserve">The band-pass filtering of blocks gaussRv </w:t>
      </w:r>
      <w:del w:id="193" w:author="Dolby" w:date="2020-09-30T10:42:00Z">
        <w:r w:rsidRPr="003F3F11">
          <w:delText>may</w:delText>
        </w:r>
      </w:del>
      <w:ins w:id="194" w:author="Dolby" w:date="2020-09-30T10:42:00Z">
        <w:r w:rsidR="00E02370" w:rsidRPr="00030747">
          <w:rPr>
            <w:highlight w:val="yellow"/>
          </w:rPr>
          <w:t>can</w:t>
        </w:r>
      </w:ins>
      <w:r w:rsidR="00E02370" w:rsidRPr="003F3F11">
        <w:t xml:space="preserve"> </w:t>
      </w:r>
      <w:r w:rsidRPr="003F3F11">
        <w:t>be performed in the discrete cosine transform (DCT) domain as follows:</w:t>
      </w:r>
    </w:p>
    <w:p w14:paraId="3F59DDF8" w14:textId="6705863D" w:rsidR="00833D55" w:rsidRPr="003F3F11" w:rsidRDefault="00833D55" w:rsidP="00833D55">
      <w:pPr>
        <w:pStyle w:val="Equation"/>
        <w:keepNext/>
        <w:keepLines/>
        <w:tabs>
          <w:tab w:val="clear" w:pos="794"/>
          <w:tab w:val="clear" w:pos="1588"/>
          <w:tab w:val="left" w:pos="851"/>
          <w:tab w:val="left" w:pos="1134"/>
          <w:tab w:val="left" w:pos="1418"/>
        </w:tabs>
        <w:ind w:left="562"/>
      </w:pPr>
      <w:r w:rsidRPr="003F3F11">
        <w:t>for( y = 0; y &lt; 16; y++ )</w:t>
      </w:r>
      <w:r w:rsidRPr="003F3F11">
        <w:br/>
      </w:r>
      <w:r w:rsidRPr="003F3F11">
        <w:tab/>
        <w:t>for( x = 0; x &lt; 16; x++ )</w:t>
      </w:r>
      <w:r w:rsidRPr="003F3F11">
        <w:br/>
      </w:r>
      <w:r w:rsidRPr="003F3F11">
        <w:tab/>
      </w:r>
      <w:r w:rsidRPr="003F3F11">
        <w:tab/>
        <w:t>if( ( x &lt; comp_model_value[ c ][ </w:t>
      </w:r>
      <w:del w:id="195" w:author="Dolby" w:date="2020-09-30T10:42:00Z">
        <w:r w:rsidRPr="003F3F11">
          <w:delText>s</w:delText>
        </w:r>
      </w:del>
      <w:ins w:id="196" w:author="Dolby" w:date="2020-09-30T10:42:00Z">
        <w:r w:rsidR="00E02370" w:rsidRPr="00030747">
          <w:rPr>
            <w:highlight w:val="yellow"/>
            <w:lang w:val="es-ES_tradnl"/>
          </w:rPr>
          <w:t>s</w:t>
        </w:r>
        <w:r w:rsidR="00E02370" w:rsidRPr="00030747">
          <w:rPr>
            <w:highlight w:val="yellow"/>
            <w:vertAlign w:val="subscript"/>
            <w:lang w:val="es-ES_tradnl"/>
          </w:rPr>
          <w:t>j</w:t>
        </w:r>
      </w:ins>
      <w:r w:rsidRPr="003F3F11">
        <w:t> ][ 3 ]  &amp;&amp;  y &lt; comp_model_value[ c ][ </w:t>
      </w:r>
      <w:del w:id="197" w:author="Dolby" w:date="2020-09-30T10:42:00Z">
        <w:r w:rsidRPr="003F3F11">
          <w:delText>s</w:delText>
        </w:r>
      </w:del>
      <w:ins w:id="198" w:author="Dolby" w:date="2020-09-30T10:42:00Z">
        <w:r w:rsidR="00E02370" w:rsidRPr="00030747">
          <w:rPr>
            <w:highlight w:val="yellow"/>
            <w:lang w:val="es-ES_tradnl"/>
          </w:rPr>
          <w:t>s</w:t>
        </w:r>
        <w:r w:rsidR="00E02370" w:rsidRPr="00030747">
          <w:rPr>
            <w:highlight w:val="yellow"/>
            <w:vertAlign w:val="subscript"/>
            <w:lang w:val="es-ES_tradnl"/>
          </w:rPr>
          <w:t>j</w:t>
        </w:r>
      </w:ins>
      <w:r w:rsidRPr="003F3F11">
        <w:t> ][ 4 ] )  | |</w:t>
      </w:r>
      <w:r w:rsidRPr="003F3F11">
        <w:tab/>
        <w:t>(D-</w:t>
      </w:r>
      <w:r w:rsidR="00B96C9A" w:rsidRPr="003F3F11">
        <w:fldChar w:fldCharType="begin" w:fldLock="1"/>
      </w:r>
      <w:r w:rsidRPr="003F3F11">
        <w:instrText xml:space="preserve"> SEQ Equation \* ARABIC </w:instrText>
      </w:r>
      <w:r w:rsidR="00B96C9A" w:rsidRPr="003F3F11">
        <w:fldChar w:fldCharType="separate"/>
      </w:r>
      <w:r w:rsidR="00935DD0">
        <w:rPr>
          <w:noProof/>
        </w:rPr>
        <w:t>12</w:t>
      </w:r>
      <w:r w:rsidR="00B96C9A" w:rsidRPr="003F3F11">
        <w:fldChar w:fldCharType="end"/>
      </w:r>
      <w:r w:rsidRPr="003F3F11">
        <w:t>)</w:t>
      </w:r>
      <w:r w:rsidRPr="003F3F11">
        <w:br/>
      </w:r>
      <w:r w:rsidRPr="003F3F11">
        <w:tab/>
      </w:r>
      <w:r w:rsidRPr="003F3F11">
        <w:tab/>
      </w:r>
      <w:r w:rsidRPr="003F3F11">
        <w:tab/>
      </w:r>
      <w:r w:rsidRPr="003F3F11">
        <w:tab/>
        <w:t>x &gt; comp_model_value[ c ][ </w:t>
      </w:r>
      <w:del w:id="199" w:author="Dolby" w:date="2020-09-30T10:42:00Z">
        <w:r w:rsidRPr="003F3F11">
          <w:delText>s</w:delText>
        </w:r>
      </w:del>
      <w:ins w:id="200" w:author="Dolby" w:date="2020-09-30T10:42:00Z">
        <w:r w:rsidR="00E02370" w:rsidRPr="00030747">
          <w:rPr>
            <w:highlight w:val="yellow"/>
            <w:lang w:val="es-ES_tradnl"/>
          </w:rPr>
          <w:t>s</w:t>
        </w:r>
        <w:r w:rsidR="00E02370" w:rsidRPr="00030747">
          <w:rPr>
            <w:highlight w:val="yellow"/>
            <w:vertAlign w:val="subscript"/>
            <w:lang w:val="es-ES_tradnl"/>
          </w:rPr>
          <w:t>j</w:t>
        </w:r>
      </w:ins>
      <w:r w:rsidRPr="003F3F11">
        <w:t> ][ 1 ]  | |  y &gt; comp_model_value[ c ][ </w:t>
      </w:r>
      <w:del w:id="201" w:author="Dolby" w:date="2020-09-30T10:42:00Z">
        <w:r w:rsidRPr="003F3F11">
          <w:delText>s</w:delText>
        </w:r>
      </w:del>
      <w:ins w:id="202" w:author="Dolby" w:date="2020-09-30T10:42:00Z">
        <w:r w:rsidR="00E02370" w:rsidRPr="00030747">
          <w:rPr>
            <w:highlight w:val="yellow"/>
            <w:lang w:val="es-ES_tradnl"/>
          </w:rPr>
          <w:t>s</w:t>
        </w:r>
        <w:r w:rsidR="00E02370" w:rsidRPr="00030747">
          <w:rPr>
            <w:highlight w:val="yellow"/>
            <w:vertAlign w:val="subscript"/>
            <w:lang w:val="es-ES_tradnl"/>
          </w:rPr>
          <w:t>j</w:t>
        </w:r>
      </w:ins>
      <w:r w:rsidRPr="003F3F11">
        <w:t> ][ 2 ] )</w:t>
      </w:r>
      <w:r w:rsidRPr="003F3F11">
        <w:br/>
      </w:r>
      <w:r w:rsidRPr="003F3F11">
        <w:tab/>
      </w:r>
      <w:r w:rsidRPr="003F3F11">
        <w:tab/>
      </w:r>
      <w:r w:rsidRPr="003F3F11">
        <w:tab/>
        <w:t>gaussRv[ x, y ] = 0</w:t>
      </w:r>
      <w:r w:rsidRPr="003F3F11">
        <w:rPr>
          <w:rFonts w:ascii="Arial" w:hAnsi="Arial" w:cs="Arial"/>
        </w:rPr>
        <w:br/>
      </w:r>
      <w:r w:rsidRPr="003F3F11">
        <w:t>filteredRv = IDCT16x16( gaussRv )</w:t>
      </w:r>
    </w:p>
    <w:p w14:paraId="3F59DDF9" w14:textId="77777777" w:rsidR="00833D55" w:rsidRPr="003F3F11" w:rsidRDefault="00833D55" w:rsidP="00833D55">
      <w:pPr>
        <w:pStyle w:val="enumlev1"/>
        <w:ind w:left="397"/>
      </w:pPr>
      <w:r w:rsidRPr="003F3F11">
        <w:tab/>
        <w:t>where IDCT16x16( z ) refers to a unitary inverse discrete cosine transformation (IDCT) operating on a 16x16 matrix argument z as specified by:</w:t>
      </w:r>
    </w:p>
    <w:p w14:paraId="3F59DDFA" w14:textId="6609844B" w:rsidR="00833D55" w:rsidRPr="00E37C31" w:rsidRDefault="00833D55" w:rsidP="00833D55">
      <w:pPr>
        <w:pStyle w:val="Equation"/>
        <w:keepLines/>
        <w:tabs>
          <w:tab w:val="clear" w:pos="794"/>
          <w:tab w:val="clear" w:pos="1588"/>
          <w:tab w:val="left" w:pos="851"/>
          <w:tab w:val="left" w:pos="1134"/>
          <w:tab w:val="left" w:pos="1418"/>
        </w:tabs>
        <w:ind w:left="562"/>
        <w:rPr>
          <w:lang w:val="fr-CH"/>
        </w:rPr>
      </w:pPr>
      <w:r w:rsidRPr="00E37C31">
        <w:rPr>
          <w:lang w:val="fr-CH"/>
        </w:rPr>
        <w:t>IDCT16x16( z ) = r * z * r</w:t>
      </w:r>
      <w:r w:rsidRPr="00E37C31">
        <w:rPr>
          <w:vertAlign w:val="superscript"/>
          <w:lang w:val="fr-CH"/>
        </w:rPr>
        <w:t>T</w:t>
      </w:r>
      <w:r w:rsidRPr="00E37C31">
        <w:rPr>
          <w:lang w:val="fr-CH"/>
        </w:rPr>
        <w:tab/>
      </w:r>
      <w:r w:rsidRPr="00E37C31">
        <w:rPr>
          <w:lang w:val="fr-CH"/>
        </w:rPr>
        <w:tab/>
        <w:t>(</w:t>
      </w:r>
      <w:bookmarkStart w:id="203" w:name="IDCT16x16_Eqn"/>
      <w:r w:rsidRPr="00E37C31">
        <w:rPr>
          <w:lang w:val="fr-CH"/>
        </w:rPr>
        <w:t>D-</w:t>
      </w:r>
      <w:r w:rsidR="00B96C9A" w:rsidRPr="003F3F11">
        <w:fldChar w:fldCharType="begin" w:fldLock="1"/>
      </w:r>
      <w:r w:rsidRPr="00E37C31">
        <w:rPr>
          <w:lang w:val="fr-CH"/>
        </w:rPr>
        <w:instrText xml:space="preserve"> SEQ Equation \* ARABIC </w:instrText>
      </w:r>
      <w:r w:rsidR="00B96C9A" w:rsidRPr="003F3F11">
        <w:fldChar w:fldCharType="separate"/>
      </w:r>
      <w:r w:rsidR="00935DD0">
        <w:rPr>
          <w:noProof/>
          <w:lang w:val="fr-CH"/>
        </w:rPr>
        <w:t>13</w:t>
      </w:r>
      <w:r w:rsidR="00B96C9A" w:rsidRPr="003F3F11">
        <w:fldChar w:fldCharType="end"/>
      </w:r>
      <w:bookmarkEnd w:id="203"/>
      <w:r w:rsidRPr="00E37C31">
        <w:rPr>
          <w:lang w:val="fr-CH"/>
        </w:rPr>
        <w:t>)</w:t>
      </w:r>
    </w:p>
    <w:p w14:paraId="3F59DDFB" w14:textId="77777777" w:rsidR="00833D55" w:rsidRPr="003F3F11" w:rsidRDefault="00833D55" w:rsidP="00833D55">
      <w:pPr>
        <w:pStyle w:val="enumlev1"/>
        <w:ind w:left="397"/>
      </w:pPr>
      <w:r w:rsidRPr="00E37C31">
        <w:rPr>
          <w:lang w:val="fr-CH"/>
        </w:rPr>
        <w:tab/>
      </w:r>
      <w:r w:rsidRPr="003F3F11">
        <w:t>where the superscript T indicates a matrix transposition and r is the 16x16 matrix with elements r</w:t>
      </w:r>
      <w:r w:rsidRPr="003F3F11">
        <w:rPr>
          <w:vertAlign w:val="subscript"/>
        </w:rPr>
        <w:t>ij</w:t>
      </w:r>
      <w:r w:rsidRPr="003F3F11">
        <w:t xml:space="preserve"> specified by:</w:t>
      </w:r>
    </w:p>
    <w:p w14:paraId="3F59DDFC" w14:textId="275B69AA" w:rsidR="00407F57" w:rsidRPr="003F3F11" w:rsidRDefault="004A2819">
      <w:pPr>
        <w:pStyle w:val="Equation"/>
        <w:keepLines/>
        <w:tabs>
          <w:tab w:val="left" w:pos="851"/>
          <w:tab w:val="left" w:pos="1134"/>
          <w:tab w:val="left" w:pos="1418"/>
        </w:tabs>
        <w:ind w:left="1134"/>
      </w:pPr>
      <w:del w:id="204" w:author="Dolby" w:date="2020-09-30T10:42:00Z">
        <w:r>
          <w:rPr>
            <w:snapToGrid w:val="0"/>
            <w:position w:val="-24"/>
          </w:rPr>
          <w:pict w14:anchorId="59FBAE52">
            <v:shape id="_x0000_i1027" type="#_x0000_t75" style="width:201pt;height:31.5pt">
              <v:imagedata r:id="rId13" o:title=""/>
            </v:shape>
          </w:pict>
        </w:r>
      </w:del>
      <m:oMath>
        <m:sSub>
          <m:sSubPr>
            <m:ctrlPr>
              <w:ins w:id="205" w:author="Dolby" w:date="2020-09-30T10:42:00Z">
                <w:rPr>
                  <w:rFonts w:ascii="Cambria Math" w:hAnsi="Cambria Math"/>
                  <w:iCs/>
                  <w:snapToGrid w:val="0"/>
                </w:rPr>
              </w:ins>
            </m:ctrlPr>
          </m:sSubPr>
          <m:e>
            <m:r>
              <w:ins w:id="206" w:author="Dolby" w:date="2020-09-30T10:42:00Z">
                <m:rPr>
                  <m:sty m:val="p"/>
                </m:rPr>
                <w:rPr>
                  <w:rFonts w:ascii="Cambria Math" w:hAnsi="Cambria Math"/>
                  <w:snapToGrid w:val="0"/>
                </w:rPr>
                <m:t>r</m:t>
              </w:ins>
            </m:r>
          </m:e>
          <m:sub>
            <m:r>
              <w:ins w:id="207" w:author="Dolby" w:date="2020-09-30T10:42:00Z">
                <m:rPr>
                  <m:sty m:val="p"/>
                </m:rPr>
                <w:rPr>
                  <w:rFonts w:ascii="Cambria Math" w:hAnsi="Cambria Math"/>
                  <w:snapToGrid w:val="0"/>
                </w:rPr>
                <m:t>i,j</m:t>
              </w:ins>
            </m:r>
          </m:sub>
        </m:sSub>
        <m:r>
          <w:ins w:id="208" w:author="Dolby" w:date="2020-09-30T10:42:00Z">
            <m:rPr>
              <m:nor/>
            </m:rPr>
            <w:rPr>
              <w:snapToGrid w:val="0"/>
            </w:rPr>
            <m:t xml:space="preserve"> = </m:t>
          </w:ins>
        </m:r>
        <m:f>
          <m:fPr>
            <m:ctrlPr>
              <w:ins w:id="209" w:author="Dolby" w:date="2020-09-30T10:42:00Z">
                <w:rPr>
                  <w:rFonts w:ascii="Cambria Math" w:hAnsi="Cambria Math"/>
                  <w:i/>
                  <w:snapToGrid w:val="0"/>
                </w:rPr>
              </w:ins>
            </m:ctrlPr>
          </m:fPr>
          <m:num>
            <m:r>
              <w:ins w:id="210" w:author="Dolby" w:date="2020-09-30T10:42:00Z">
                <w:rPr>
                  <w:rFonts w:ascii="Cambria Math" w:hAnsi="Cambria Math"/>
                  <w:snapToGrid w:val="0"/>
                </w:rPr>
                <m:t xml:space="preserve">( </m:t>
              </w:ins>
            </m:r>
            <m:d>
              <m:dPr>
                <m:ctrlPr>
                  <w:ins w:id="211" w:author="Dolby" w:date="2020-09-30T10:42:00Z">
                    <w:rPr>
                      <w:rFonts w:ascii="Cambria Math" w:hAnsi="Cambria Math"/>
                      <w:i/>
                      <w:snapToGrid w:val="0"/>
                    </w:rPr>
                  </w:ins>
                </m:ctrlPr>
              </m:dPr>
              <m:e>
                <m:r>
                  <w:ins w:id="212" w:author="Dolby" w:date="2020-09-30T10:42:00Z">
                    <w:rPr>
                      <w:rFonts w:ascii="Cambria Math" w:hAnsi="Cambria Math"/>
                      <w:snapToGrid w:val="0"/>
                    </w:rPr>
                    <m:t xml:space="preserve"> </m:t>
                  </w:ins>
                </m:r>
                <m:r>
                  <w:ins w:id="213" w:author="Dolby" w:date="2020-09-30T10:42:00Z">
                    <m:rPr>
                      <m:sty m:val="p"/>
                    </m:rPr>
                    <w:rPr>
                      <w:rFonts w:ascii="Cambria Math" w:hAnsi="Cambria Math"/>
                      <w:snapToGrid w:val="0"/>
                    </w:rPr>
                    <m:t>i</m:t>
                  </w:ins>
                </m:r>
                <m:r>
                  <w:ins w:id="214" w:author="Dolby" w:date="2020-09-30T10:42:00Z">
                    <w:rPr>
                      <w:rFonts w:ascii="Cambria Math" w:hAnsi="Cambria Math"/>
                      <w:snapToGrid w:val="0"/>
                    </w:rPr>
                    <m:t xml:space="preserve">  = =  0 </m:t>
                  </w:ins>
                </m:r>
              </m:e>
            </m:d>
            <m:r>
              <w:ins w:id="215" w:author="Dolby" w:date="2020-09-30T10:42:00Z">
                <w:rPr>
                  <w:rFonts w:ascii="Cambria Math" w:hAnsi="Cambria Math"/>
                  <w:snapToGrid w:val="0"/>
                </w:rPr>
                <m:t xml:space="preserve"> ? 1  : </m:t>
              </w:ins>
            </m:r>
            <m:r>
              <w:ins w:id="216" w:author="Dolby" w:date="2020-09-30T10:42:00Z">
                <m:rPr>
                  <m:sty m:val="p"/>
                </m:rPr>
                <w:rPr>
                  <w:rFonts w:ascii="Cambria Math" w:hAnsi="Cambria Math"/>
                  <w:snapToGrid w:val="0"/>
                  <w:highlight w:val="yellow"/>
                </w:rPr>
                <m:t>Sqrt</m:t>
              </w:ins>
            </m:r>
            <m:r>
              <w:ins w:id="217" w:author="Dolby" w:date="2020-09-30T10:42:00Z">
                <m:rPr>
                  <m:sty m:val="p"/>
                </m:rPr>
                <w:rPr>
                  <w:rFonts w:ascii="Cambria Math" w:hAnsi="Cambria Math"/>
                  <w:snapToGrid w:val="0"/>
                </w:rPr>
                <m:t>( 2 )</m:t>
              </w:ins>
            </m:r>
          </m:num>
          <m:den>
            <m:r>
              <w:ins w:id="218" w:author="Dolby" w:date="2020-09-30T10:42:00Z">
                <w:rPr>
                  <w:rFonts w:ascii="Cambria Math" w:hAnsi="Cambria Math"/>
                  <w:snapToGrid w:val="0"/>
                </w:rPr>
                <m:t>4</m:t>
              </w:ins>
            </m:r>
          </m:den>
        </m:f>
        <m:r>
          <w:ins w:id="219" w:author="Dolby" w:date="2020-09-30T10:42:00Z">
            <w:rPr>
              <w:rFonts w:ascii="Cambria Math" w:hAnsi="Cambria Math"/>
              <w:snapToGrid w:val="0"/>
            </w:rPr>
            <m:t xml:space="preserve">* </m:t>
          </w:ins>
        </m:r>
        <m:r>
          <w:ins w:id="220" w:author="Dolby" w:date="2020-09-30T10:42:00Z">
            <m:rPr>
              <m:nor/>
            </m:rPr>
            <w:rPr>
              <w:iCs/>
              <w:snapToGrid w:val="0"/>
            </w:rPr>
            <m:t>Cos</m:t>
          </w:ins>
        </m:r>
        <m:d>
          <m:dPr>
            <m:ctrlPr>
              <w:ins w:id="221" w:author="Dolby" w:date="2020-09-30T10:42:00Z">
                <w:rPr>
                  <w:rFonts w:ascii="Cambria Math" w:hAnsi="Cambria Math"/>
                  <w:iCs/>
                  <w:snapToGrid w:val="0"/>
                </w:rPr>
              </w:ins>
            </m:ctrlPr>
          </m:dPr>
          <m:e>
            <m:r>
              <w:ins w:id="222" w:author="Dolby" w:date="2020-09-30T10:42:00Z">
                <w:rPr>
                  <w:rFonts w:ascii="Cambria Math" w:hAnsi="Cambria Math"/>
                  <w:snapToGrid w:val="0"/>
                </w:rPr>
                <m:t xml:space="preserve"> </m:t>
              </w:ins>
            </m:r>
            <m:f>
              <m:fPr>
                <m:ctrlPr>
                  <w:ins w:id="223" w:author="Dolby" w:date="2020-09-30T10:42:00Z">
                    <w:rPr>
                      <w:rFonts w:ascii="Cambria Math" w:hAnsi="Cambria Math"/>
                      <w:i/>
                      <w:iCs/>
                      <w:snapToGrid w:val="0"/>
                    </w:rPr>
                  </w:ins>
                </m:ctrlPr>
              </m:fPr>
              <m:num>
                <m:r>
                  <w:ins w:id="224" w:author="Dolby" w:date="2020-09-30T10:42:00Z">
                    <m:rPr>
                      <m:nor/>
                    </m:rPr>
                    <w:rPr>
                      <w:iCs/>
                      <w:snapToGrid w:val="0"/>
                    </w:rPr>
                    <m:t xml:space="preserve">i * </m:t>
                  </w:ins>
                </m:r>
                <m:d>
                  <m:dPr>
                    <m:ctrlPr>
                      <w:ins w:id="225" w:author="Dolby" w:date="2020-09-30T10:42:00Z">
                        <w:rPr>
                          <w:rFonts w:ascii="Cambria Math" w:hAnsi="Cambria Math"/>
                          <w:i/>
                          <w:iCs/>
                          <w:snapToGrid w:val="0"/>
                        </w:rPr>
                      </w:ins>
                    </m:ctrlPr>
                  </m:dPr>
                  <m:e>
                    <m:r>
                      <w:ins w:id="226" w:author="Dolby" w:date="2020-09-30T10:42:00Z">
                        <m:rPr>
                          <m:nor/>
                        </m:rPr>
                        <w:rPr>
                          <w:iCs/>
                          <w:snapToGrid w:val="0"/>
                        </w:rPr>
                        <m:t xml:space="preserve"> 2 * j + 1  </m:t>
                      </w:ins>
                    </m:r>
                  </m:e>
                </m:d>
                <m:r>
                  <w:ins w:id="227" w:author="Dolby" w:date="2020-09-30T10:42:00Z">
                    <m:rPr>
                      <m:nor/>
                    </m:rPr>
                    <w:rPr>
                      <w:iCs/>
                      <w:snapToGrid w:val="0"/>
                    </w:rPr>
                    <m:t xml:space="preserve"> * π</m:t>
                  </w:ins>
                </m:r>
              </m:num>
              <m:den>
                <m:r>
                  <w:ins w:id="228" w:author="Dolby" w:date="2020-09-30T10:42:00Z">
                    <m:rPr>
                      <m:nor/>
                    </m:rPr>
                    <w:rPr>
                      <w:iCs/>
                      <w:snapToGrid w:val="0"/>
                    </w:rPr>
                    <m:t>32</m:t>
                  </w:ins>
                </m:r>
              </m:den>
            </m:f>
            <m:r>
              <w:ins w:id="229" w:author="Dolby" w:date="2020-09-30T10:42:00Z">
                <w:rPr>
                  <w:rFonts w:ascii="Cambria Math" w:hAnsi="Cambria Math"/>
                  <w:snapToGrid w:val="0"/>
                </w:rPr>
                <m:t xml:space="preserve"> </m:t>
              </w:ins>
            </m:r>
          </m:e>
        </m:d>
      </m:oMath>
      <w:r w:rsidR="00051D12" w:rsidRPr="003F3F11">
        <w:rPr>
          <w:snapToGrid w:val="0"/>
        </w:rPr>
        <w:tab/>
      </w:r>
      <w:r w:rsidR="00833D55" w:rsidRPr="003F3F11">
        <w:t>(D-</w:t>
      </w:r>
      <w:r w:rsidR="00B96C9A" w:rsidRPr="003F3F11">
        <w:fldChar w:fldCharType="begin" w:fldLock="1"/>
      </w:r>
      <w:r w:rsidR="00833D55" w:rsidRPr="003F3F11">
        <w:instrText xml:space="preserve"> SEQ Equation \* ARABIC </w:instrText>
      </w:r>
      <w:r w:rsidR="00B96C9A" w:rsidRPr="003F3F11">
        <w:fldChar w:fldCharType="separate"/>
      </w:r>
      <w:r w:rsidR="00935DD0">
        <w:rPr>
          <w:noProof/>
        </w:rPr>
        <w:t>14</w:t>
      </w:r>
      <w:r w:rsidR="00B96C9A" w:rsidRPr="003F3F11">
        <w:fldChar w:fldCharType="end"/>
      </w:r>
      <w:r w:rsidR="00833D55" w:rsidRPr="003F3F11">
        <w:t>)</w:t>
      </w:r>
    </w:p>
    <w:p w14:paraId="3F59DDFD" w14:textId="4BB828E0" w:rsidR="00833D55" w:rsidRPr="003F3F11" w:rsidRDefault="00833D55" w:rsidP="00833D55">
      <w:pPr>
        <w:pStyle w:val="enumlev1"/>
        <w:ind w:left="397"/>
      </w:pPr>
      <w:r w:rsidRPr="003F3F11">
        <w:tab/>
        <w:t xml:space="preserve">where </w:t>
      </w:r>
      <w:r w:rsidRPr="003F3F11">
        <w:sym w:font="Symbol" w:char="F070"/>
      </w:r>
      <w:r w:rsidRPr="003F3F11">
        <w:t xml:space="preserve"> is Archimedes' constant 3.141 592 653</w:t>
      </w:r>
      <w:r w:rsidRPr="003F3F11">
        <w:rPr>
          <w:noProof/>
        </w:rPr>
        <w:t> 589 793..</w:t>
      </w:r>
      <w:r w:rsidRPr="003F3F11">
        <w:t>..</w:t>
      </w:r>
    </w:p>
    <w:p w14:paraId="3F59DDFE" w14:textId="77777777" w:rsidR="00833D55" w:rsidRPr="003F3F11" w:rsidRDefault="00833D55" w:rsidP="00833D55">
      <w:pPr>
        <w:pStyle w:val="enumlev1"/>
        <w:ind w:left="397"/>
      </w:pPr>
      <w:r w:rsidRPr="003F3F11">
        <w:tab/>
        <w:t>Q[ c ] is formed by the frequency-filtered blocks filteredRv.</w:t>
      </w:r>
    </w:p>
    <w:p w14:paraId="3F59DDFF" w14:textId="2679CF37" w:rsidR="00833D55" w:rsidRPr="003F3F11" w:rsidRDefault="00833D55">
      <w:pPr>
        <w:pStyle w:val="Note1"/>
        <w:ind w:left="806"/>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8</w:t>
      </w:r>
      <w:r w:rsidR="00555F53">
        <w:rPr>
          <w:noProof/>
        </w:rPr>
        <w:fldChar w:fldCharType="end"/>
      </w:r>
      <w:r w:rsidRPr="003F3F11">
        <w:rPr>
          <w:noProof/>
        </w:rPr>
        <w:t> – </w:t>
      </w:r>
      <w:r w:rsidRPr="003F3F11">
        <w:t xml:space="preserve">Coded model values are based on blocks of </w:t>
      </w:r>
      <w:ins w:id="230" w:author="Dolby" w:date="2020-09-30T10:42:00Z">
        <w:r w:rsidR="00E02370" w:rsidRPr="00030747">
          <w:rPr>
            <w:highlight w:val="yellow"/>
          </w:rPr>
          <w:t>size</w:t>
        </w:r>
        <w:r w:rsidR="00E02370">
          <w:t xml:space="preserve"> </w:t>
        </w:r>
      </w:ins>
      <w:r w:rsidRPr="003F3F11">
        <w:t xml:space="preserve">16x16, but a decoder implementation </w:t>
      </w:r>
      <w:del w:id="231" w:author="Dolby" w:date="2020-09-30T10:42:00Z">
        <w:r w:rsidRPr="003F3F11">
          <w:delText>may</w:delText>
        </w:r>
      </w:del>
      <w:ins w:id="232" w:author="Dolby" w:date="2020-09-30T10:42:00Z">
        <w:r w:rsidR="00E02370" w:rsidRPr="00030747">
          <w:rPr>
            <w:highlight w:val="yellow"/>
          </w:rPr>
          <w:t>could</w:t>
        </w:r>
      </w:ins>
      <w:r w:rsidR="00E02370" w:rsidRPr="003F3F11">
        <w:t xml:space="preserve"> </w:t>
      </w:r>
      <w:r w:rsidRPr="003F3F11">
        <w:t xml:space="preserve">use other block sizes. For example, decoders implementing the IDCT on 8x8 blocks </w:t>
      </w:r>
      <w:del w:id="233" w:author="Dolby" w:date="2020-09-30T10:42:00Z">
        <w:r w:rsidRPr="003F3F11">
          <w:delText>should</w:delText>
        </w:r>
      </w:del>
      <w:ins w:id="234" w:author="Dolby" w:date="2020-09-30T10:42:00Z">
        <w:r w:rsidR="00E02370" w:rsidRPr="00030747">
          <w:rPr>
            <w:highlight w:val="yellow"/>
          </w:rPr>
          <w:t>could</w:t>
        </w:r>
      </w:ins>
      <w:r w:rsidR="00E02370" w:rsidRPr="003F3F11">
        <w:t xml:space="preserve"> </w:t>
      </w:r>
      <w:r w:rsidRPr="003F3F11">
        <w:t>down-convert by a factor of two the set of coded model values comp_model_value[ c ][ </w:t>
      </w:r>
      <w:del w:id="235" w:author="Dolby" w:date="2020-09-30T10:42:00Z">
        <w:r w:rsidRPr="003F3F11">
          <w:delText>s</w:delText>
        </w:r>
      </w:del>
      <w:ins w:id="236"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i ] for i equal to 1..4.</w:t>
      </w:r>
    </w:p>
    <w:p w14:paraId="3F59DE00" w14:textId="22F082ED" w:rsidR="00833D55" w:rsidRPr="003F3F11" w:rsidRDefault="00833D55" w:rsidP="00833D55">
      <w:pPr>
        <w:pStyle w:val="Note1"/>
        <w:ind w:left="806"/>
      </w:pPr>
      <w:r w:rsidRPr="003F3F11">
        <w:t>NOTE</w:t>
      </w:r>
      <w:r w:rsidRPr="003F3F11">
        <w:rPr>
          <w:noProof/>
        </w:rPr>
        <w:t> </w:t>
      </w:r>
      <w:r w:rsidR="00555F53">
        <w:fldChar w:fldCharType="begin" w:fldLock="1"/>
      </w:r>
      <w:r w:rsidR="00555F53">
        <w:instrText xml:space="preserve"> SEQ NoteCounter \* MERGEFORMAT </w:instrText>
      </w:r>
      <w:r w:rsidR="00555F53">
        <w:fldChar w:fldCharType="separate"/>
      </w:r>
      <w:r w:rsidR="00935DD0">
        <w:rPr>
          <w:noProof/>
        </w:rPr>
        <w:t>9</w:t>
      </w:r>
      <w:r w:rsidR="00555F53">
        <w:rPr>
          <w:noProof/>
        </w:rPr>
        <w:fldChar w:fldCharType="end"/>
      </w:r>
      <w:r w:rsidRPr="003F3F11">
        <w:rPr>
          <w:noProof/>
        </w:rPr>
        <w:t> – </w:t>
      </w:r>
      <w:r w:rsidRPr="003F3F11">
        <w:t xml:space="preserve">To reduce the degree of visible blocks </w:t>
      </w:r>
      <w:del w:id="237" w:author="Dolby" w:date="2020-09-30T10:42:00Z">
        <w:r w:rsidRPr="003F3F11">
          <w:delText xml:space="preserve">that </w:delText>
        </w:r>
      </w:del>
      <w:r w:rsidRPr="003F3F11">
        <w:t xml:space="preserve">can result from mosaicking the frequency-filtered blocks filteredRv, decoders </w:t>
      </w:r>
      <w:del w:id="238" w:author="Dolby" w:date="2020-09-30T10:42:00Z">
        <w:r w:rsidRPr="003F3F11">
          <w:delText>may</w:delText>
        </w:r>
      </w:del>
      <w:ins w:id="239" w:author="Dolby" w:date="2020-09-30T10:42:00Z">
        <w:r w:rsidR="00E02370" w:rsidRPr="00030747">
          <w:rPr>
            <w:highlight w:val="yellow"/>
          </w:rPr>
          <w:t>could</w:t>
        </w:r>
      </w:ins>
      <w:r w:rsidR="00E02370" w:rsidRPr="003F3F11">
        <w:t xml:space="preserve"> </w:t>
      </w:r>
      <w:r w:rsidRPr="003F3F11">
        <w:t>apply a low-pass filter to the boundaries between frequency-filtered blocks.</w:t>
      </w:r>
    </w:p>
    <w:p w14:paraId="3F59DE01" w14:textId="62770A68" w:rsidR="00833D55" w:rsidRPr="003F3F11" w:rsidRDefault="00833D55" w:rsidP="00833D55">
      <w:pPr>
        <w:pStyle w:val="enumlev1"/>
        <w:keepNext/>
        <w:ind w:left="403" w:hanging="403"/>
      </w:pPr>
      <w:r w:rsidRPr="003F3F11">
        <w:t>–</w:t>
      </w:r>
      <w:r w:rsidRPr="003F3F11">
        <w:tab/>
        <w:t>Otherwise (film_grain_model_id is equal to 1), an auto-regression model enables simulating the original film grain for c = 0..2, x = 0..pic_width_in_luma_samples</w:t>
      </w:r>
      <w:ins w:id="240" w:author="Dolby" w:date="2020-09-30T10:42:00Z">
        <w:r w:rsidR="00B717F4" w:rsidRPr="0040403C">
          <w:rPr>
            <w:noProof/>
          </w:rPr>
          <w:t> </w:t>
        </w:r>
        <w:r w:rsidR="00B717F4" w:rsidRPr="00030747">
          <w:rPr>
            <w:noProof/>
            <w:highlight w:val="yellow"/>
          </w:rPr>
          <w:t>– </w:t>
        </w:r>
        <w:r w:rsidR="00B717F4" w:rsidRPr="00030747">
          <w:rPr>
            <w:highlight w:val="yellow"/>
            <w:lang w:eastAsia="ko-KR"/>
          </w:rPr>
          <w:t>1,</w:t>
        </w:r>
      </w:ins>
      <w:r w:rsidRPr="003F3F11">
        <w:t xml:space="preserve"> and y = 0..pic_height_in_luma_samples</w:t>
      </w:r>
      <w:ins w:id="241" w:author="Dolby" w:date="2020-09-30T10:42:00Z">
        <w:r w:rsidR="00B717F4" w:rsidRPr="0040403C">
          <w:rPr>
            <w:noProof/>
          </w:rPr>
          <w:t> </w:t>
        </w:r>
        <w:r w:rsidR="00B717F4" w:rsidRPr="00030747">
          <w:rPr>
            <w:noProof/>
            <w:highlight w:val="yellow"/>
          </w:rPr>
          <w:t>− </w:t>
        </w:r>
        <w:r w:rsidR="00B717F4" w:rsidRPr="00030747">
          <w:rPr>
            <w:highlight w:val="yellow"/>
            <w:lang w:eastAsia="ko-KR"/>
          </w:rPr>
          <w:t>1</w:t>
        </w:r>
      </w:ins>
      <w:r w:rsidRPr="003F3F11">
        <w:t xml:space="preserve"> as specified by:</w:t>
      </w:r>
    </w:p>
    <w:p w14:paraId="3F59DE02" w14:textId="12772D63" w:rsidR="00833D55" w:rsidRPr="003F3F11" w:rsidRDefault="00833D55" w:rsidP="00833D55">
      <w:pPr>
        <w:pStyle w:val="Equation"/>
        <w:keepLines/>
        <w:tabs>
          <w:tab w:val="clear" w:pos="794"/>
          <w:tab w:val="clear" w:pos="1588"/>
          <w:tab w:val="left" w:pos="851"/>
          <w:tab w:val="left" w:pos="1134"/>
          <w:tab w:val="left" w:pos="1418"/>
        </w:tabs>
        <w:ind w:left="850" w:hanging="288"/>
      </w:pPr>
      <w:r w:rsidRPr="003F3F11">
        <w:t>G[ x, y, c ] = ( comp_model_value[ c ][ </w:t>
      </w:r>
      <w:del w:id="242" w:author="Dolby" w:date="2020-09-30T10:42:00Z">
        <w:r w:rsidRPr="003F3F11">
          <w:delText>s</w:delText>
        </w:r>
      </w:del>
      <w:ins w:id="243"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][ 0 ] * n[ x, y, c ] +</w:t>
      </w:r>
      <w:r w:rsidRPr="003F3F11">
        <w:br/>
        <w:t>comp_model_value[ c ][ </w:t>
      </w:r>
      <w:del w:id="244" w:author="Dolby" w:date="2020-09-30T10:42:00Z">
        <w:r w:rsidRPr="003F3F11">
          <w:delText>s</w:delText>
        </w:r>
      </w:del>
      <w:ins w:id="245"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][ 1 ] * ( G[ x − 1, y, c ] + ( ( comp_model_value[ c ][ </w:t>
      </w:r>
      <w:del w:id="246" w:author="Dolby" w:date="2020-09-30T10:42:00Z">
        <w:r w:rsidRPr="003F3F11">
          <w:delText>s</w:delText>
        </w:r>
      </w:del>
      <w:ins w:id="247"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][ 4 ] * G[ x, y − 1, c ] )  &gt;&gt;</w:t>
      </w:r>
      <w:r w:rsidRPr="003F3F11">
        <w:br/>
      </w:r>
      <w:r w:rsidRPr="003F3F11">
        <w:tab/>
      </w:r>
      <w:r w:rsidRPr="003F3F11">
        <w:tab/>
        <w:t>log2_scale_factor ) ) +</w:t>
      </w:r>
      <w:r w:rsidRPr="003F3F11">
        <w:br/>
        <w:t>comp_model_value[ c ][ </w:t>
      </w:r>
      <w:del w:id="248" w:author="Dolby" w:date="2020-09-30T10:42:00Z">
        <w:r w:rsidRPr="003F3F11">
          <w:delText>s</w:delText>
        </w:r>
      </w:del>
      <w:ins w:id="249"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][ 3 ] * ( ( ( comp_model_value[ c ][ </w:t>
      </w:r>
      <w:del w:id="250" w:author="Dolby" w:date="2020-09-30T10:42:00Z">
        <w:r w:rsidRPr="003F3F11">
          <w:delText>s</w:delText>
        </w:r>
      </w:del>
      <w:ins w:id="251"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][ 4 ] * G[ x − 1, y − 1, c ] )  &gt;&gt;</w:t>
      </w:r>
      <w:r w:rsidRPr="003F3F11">
        <w:br/>
      </w:r>
      <w:r w:rsidRPr="003F3F11">
        <w:tab/>
      </w:r>
      <w:r w:rsidRPr="003F3F11">
        <w:tab/>
        <w:t>log2_scale_factor ) + G[ x + 1, y − 1, c ] ) +</w:t>
      </w:r>
      <w:r w:rsidRPr="003F3F11">
        <w:br/>
        <w:t>comp_model_value[ c ][ </w:t>
      </w:r>
      <w:del w:id="252" w:author="Dolby" w:date="2020-09-30T10:42:00Z">
        <w:r w:rsidRPr="003F3F11">
          <w:delText>s</w:delText>
        </w:r>
      </w:del>
      <w:ins w:id="253"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][ 5 ] * ( G[ x − 2, y, c ] +</w:t>
      </w:r>
      <w:r w:rsidRPr="003F3F11">
        <w:br/>
      </w:r>
      <w:r w:rsidRPr="003F3F11">
        <w:tab/>
      </w:r>
      <w:r w:rsidRPr="003F3F11">
        <w:tab/>
        <w:t>( ( comp_model_value[ c ][ </w:t>
      </w:r>
      <w:del w:id="254" w:author="Dolby" w:date="2020-09-30T10:42:00Z">
        <w:r w:rsidRPr="003F3F11">
          <w:delText>s</w:delText>
        </w:r>
      </w:del>
      <w:ins w:id="255"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][ 4 ] * comp_model_value[ c ][ </w:t>
      </w:r>
      <w:del w:id="256" w:author="Dolby" w:date="2020-09-30T10:42:00Z">
        <w:r w:rsidRPr="003F3F11">
          <w:delText>s</w:delText>
        </w:r>
      </w:del>
      <w:ins w:id="257"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][ 4 ] * G[ x, y − 2, c ] )  &gt;&gt;</w:t>
      </w:r>
      <w:r w:rsidRPr="003F3F11">
        <w:br/>
      </w:r>
      <w:r w:rsidRPr="003F3F11">
        <w:tab/>
      </w:r>
      <w:r w:rsidRPr="003F3F11">
        <w:tab/>
      </w:r>
      <w:r w:rsidRPr="003F3F11">
        <w:tab/>
        <w:t>( 2 * log2_scale_factor ) ) ) +</w:t>
      </w:r>
      <w:r w:rsidRPr="003F3F11">
        <w:br/>
      </w:r>
      <w:r w:rsidRPr="003F3F11">
        <w:tab/>
        <w:t>comp_model_value[ c ][ </w:t>
      </w:r>
      <w:del w:id="258" w:author="Dolby" w:date="2020-09-30T10:42:00Z">
        <w:r w:rsidRPr="003F3F11">
          <w:delText>s</w:delText>
        </w:r>
      </w:del>
      <w:ins w:id="259" w:author="Dolby" w:date="2020-09-30T10:42:00Z">
        <w:r w:rsidR="00B717F4" w:rsidRPr="00002CEC">
          <w:rPr>
            <w:highlight w:val="yellow"/>
            <w:lang w:val="es-ES_tradnl"/>
          </w:rPr>
          <w:t>s</w:t>
        </w:r>
        <w:r w:rsidR="00B717F4" w:rsidRPr="00002CEC">
          <w:rPr>
            <w:highlight w:val="yellow"/>
            <w:vertAlign w:val="subscript"/>
            <w:lang w:val="es-ES_tradnl"/>
          </w:rPr>
          <w:t>j</w:t>
        </w:r>
      </w:ins>
      <w:r w:rsidRPr="003F3F11">
        <w:t> ][ 2 ] * G[ x, y, c − 1 ] )  &gt;&gt;  log2_scale_factor</w:t>
      </w:r>
      <w:r w:rsidRPr="003F3F11">
        <w:tab/>
        <w:t>(</w:t>
      </w:r>
      <w:bookmarkStart w:id="260" w:name="Gxyc_Eqn2"/>
      <w:r w:rsidRPr="003F3F11">
        <w:t>D-</w:t>
      </w:r>
      <w:r w:rsidR="00B96C9A" w:rsidRPr="003F3F11">
        <w:fldChar w:fldCharType="begin" w:fldLock="1"/>
      </w:r>
      <w:r w:rsidRPr="003F3F11">
        <w:instrText xml:space="preserve"> SEQ Equation \* ARABIC </w:instrText>
      </w:r>
      <w:r w:rsidR="00B96C9A" w:rsidRPr="003F3F11">
        <w:fldChar w:fldCharType="separate"/>
      </w:r>
      <w:r w:rsidR="00935DD0">
        <w:rPr>
          <w:noProof/>
        </w:rPr>
        <w:t>15</w:t>
      </w:r>
      <w:r w:rsidR="00B96C9A" w:rsidRPr="003F3F11">
        <w:fldChar w:fldCharType="end"/>
      </w:r>
      <w:bookmarkEnd w:id="260"/>
      <w:r w:rsidRPr="003F3F11">
        <w:t>)</w:t>
      </w:r>
    </w:p>
    <w:p w14:paraId="3F59DE03" w14:textId="77777777" w:rsidR="00833D55" w:rsidRPr="003F3F11" w:rsidRDefault="00833D55" w:rsidP="00833D55">
      <w:pPr>
        <w:pStyle w:val="enumlev1"/>
        <w:ind w:left="397"/>
      </w:pPr>
      <w:r w:rsidRPr="003F3F11">
        <w:tab/>
        <w:t>where n[ x, y, c ] is a random value with normalized Gaussian distribution (independent and identically distributed Gaussian random variable samples with zero mean and unity variance for each value of x, y and c) and where the value of an element G[ x, y, c ] used in the right-hand side of the equation is inferred to be equal to 0 when any of the following conditions are true:</w:t>
      </w:r>
    </w:p>
    <w:p w14:paraId="3F59DE04" w14:textId="77777777" w:rsidR="00833D55" w:rsidRPr="003F3F11" w:rsidRDefault="00833D55" w:rsidP="00833D55">
      <w:pPr>
        <w:pStyle w:val="enumlev1"/>
        <w:ind w:left="794"/>
      </w:pPr>
      <w:r w:rsidRPr="003F3F11">
        <w:t>–</w:t>
      </w:r>
      <w:r w:rsidRPr="003F3F11">
        <w:tab/>
        <w:t>x is less than 0,</w:t>
      </w:r>
    </w:p>
    <w:p w14:paraId="3F59DE05" w14:textId="77777777" w:rsidR="00833D55" w:rsidRPr="003F3F11" w:rsidRDefault="00833D55" w:rsidP="00833D55">
      <w:pPr>
        <w:pStyle w:val="enumlev1"/>
        <w:ind w:left="794"/>
      </w:pPr>
      <w:r w:rsidRPr="003F3F11">
        <w:t>–</w:t>
      </w:r>
      <w:r w:rsidRPr="003F3F11">
        <w:tab/>
        <w:t>y is less than 0,</w:t>
      </w:r>
    </w:p>
    <w:p w14:paraId="3F59DE06" w14:textId="77777777" w:rsidR="00833D55" w:rsidRPr="003F3F11" w:rsidRDefault="00833D55" w:rsidP="00833D55">
      <w:pPr>
        <w:pStyle w:val="enumlev1"/>
        <w:ind w:left="794"/>
      </w:pPr>
      <w:r w:rsidRPr="003F3F11">
        <w:t>–</w:t>
      </w:r>
      <w:r w:rsidRPr="003F3F11">
        <w:tab/>
        <w:t>c is less than 0.</w:t>
      </w:r>
    </w:p>
    <w:p w14:paraId="3F59DE07" w14:textId="6588D9B5" w:rsidR="00833D55" w:rsidRPr="003F3F11" w:rsidRDefault="00833D55" w:rsidP="00833D55">
      <w:r w:rsidRPr="003F3F11">
        <w:t>comp_model_value[ c ][ i ][ 0 ] provides the first model value for the model as specified by film_grain_model_id. comp_model_value[ c ][ i ][ 0 ] corresponds to the standard deviation of the Gaussian noise term in the generation functions specified in Equations </w:t>
      </w:r>
      <w:r w:rsidR="00B96C9A" w:rsidRPr="003F3F11">
        <w:fldChar w:fldCharType="begin" w:fldLock="1"/>
      </w:r>
      <w:r w:rsidRPr="003F3F11">
        <w:instrText xml:space="preserve"> REF Gxyc_Eqn \h </w:instrText>
      </w:r>
      <w:r w:rsidR="00B96C9A" w:rsidRPr="003F3F11">
        <w:fldChar w:fldCharType="separate"/>
      </w:r>
      <w:r w:rsidR="00935DD0" w:rsidRPr="003F3F11">
        <w:t>D-</w:t>
      </w:r>
      <w:r w:rsidR="00935DD0">
        <w:rPr>
          <w:noProof/>
        </w:rPr>
        <w:t>10</w:t>
      </w:r>
      <w:r w:rsidR="00B96C9A" w:rsidRPr="003F3F11">
        <w:fldChar w:fldCharType="end"/>
      </w:r>
      <w:r w:rsidRPr="003F3F11">
        <w:t xml:space="preserve"> through </w:t>
      </w:r>
      <w:r w:rsidR="00B96C9A" w:rsidRPr="003F3F11">
        <w:fldChar w:fldCharType="begin" w:fldLock="1"/>
      </w:r>
      <w:r w:rsidRPr="003F3F11">
        <w:instrText xml:space="preserve"> REF Gxyc_Eqn2 \h </w:instrText>
      </w:r>
      <w:r w:rsidR="00B96C9A" w:rsidRPr="003F3F11">
        <w:fldChar w:fldCharType="separate"/>
      </w:r>
      <w:r w:rsidR="00935DD0" w:rsidRPr="003F3F11">
        <w:t>D-</w:t>
      </w:r>
      <w:r w:rsidR="00935DD0">
        <w:rPr>
          <w:noProof/>
        </w:rPr>
        <w:t>15</w:t>
      </w:r>
      <w:r w:rsidR="00B96C9A" w:rsidRPr="003F3F11">
        <w:fldChar w:fldCharType="end"/>
      </w:r>
      <w:r w:rsidRPr="003F3F11">
        <w:t>.</w:t>
      </w:r>
    </w:p>
    <w:p w14:paraId="3F59DE08" w14:textId="77777777" w:rsidR="00833D55" w:rsidRPr="003F3F11" w:rsidRDefault="00833D55" w:rsidP="00833D55">
      <w:r w:rsidRPr="003F3F11">
        <w:t>comp_model_value[ c ][ i ][ 1 ] provides the second model value for the model as specified by film_grain_model_id. When film_grain_model_id is equal to 0, comp_model_value[ c ][ i ][ 1 ] shall be greater than or equal to 0 and less than 16.</w:t>
      </w:r>
    </w:p>
    <w:p w14:paraId="3F59DE09" w14:textId="77777777" w:rsidR="00833D55" w:rsidRPr="003F3F11" w:rsidRDefault="00833D55" w:rsidP="00833D55">
      <w:r w:rsidRPr="003F3F11">
        <w:t>When not present in the film grain characteristics SEI message, comp_model_value[ c ][ i ][ 1 ] is inferred as follows:</w:t>
      </w:r>
    </w:p>
    <w:p w14:paraId="3F59DE0A" w14:textId="77777777" w:rsidR="00833D55" w:rsidRPr="003F3F11" w:rsidRDefault="00833D55" w:rsidP="00833D55">
      <w:pPr>
        <w:pStyle w:val="enumlev1"/>
        <w:ind w:left="397"/>
      </w:pPr>
      <w:r w:rsidRPr="003F3F11">
        <w:t>–</w:t>
      </w:r>
      <w:r w:rsidRPr="003F3F11">
        <w:tab/>
        <w:t>If film_grain_model_id is equal to 0, comp_model_value[ c ][ i ][ 1 ] is inferred to be equal to 8.</w:t>
      </w:r>
    </w:p>
    <w:p w14:paraId="3F59DE0B" w14:textId="77777777" w:rsidR="00833D55" w:rsidRPr="003F3F11" w:rsidRDefault="00833D55" w:rsidP="00833D55">
      <w:pPr>
        <w:pStyle w:val="enumlev1"/>
        <w:ind w:left="397"/>
      </w:pPr>
      <w:r w:rsidRPr="003F3F11">
        <w:t>–</w:t>
      </w:r>
      <w:r w:rsidRPr="003F3F11">
        <w:tab/>
        <w:t>Otherwise (film_grain_model_id is equal to 1), comp_model_value[ c ][ i ][ 1 ] is inferred to be equal to 0.</w:t>
      </w:r>
    </w:p>
    <w:p w14:paraId="3F59DE0C" w14:textId="77777777" w:rsidR="00833D55" w:rsidRPr="003F3F11" w:rsidRDefault="00833D55" w:rsidP="00833D55">
      <w:r w:rsidRPr="003F3F11">
        <w:t>comp_model_value[ c ][ i ][ 1 ] is interpreted as follows:</w:t>
      </w:r>
    </w:p>
    <w:p w14:paraId="3F59DE0D" w14:textId="77777777" w:rsidR="00833D55" w:rsidRPr="003F3F11" w:rsidRDefault="00833D55" w:rsidP="00833D55">
      <w:pPr>
        <w:pStyle w:val="enumlev1"/>
        <w:ind w:left="397"/>
      </w:pPr>
      <w:r w:rsidRPr="003F3F11">
        <w:t>–</w:t>
      </w:r>
      <w:r w:rsidRPr="003F3F11">
        <w:tab/>
        <w:t>If film_grain_model_id is equal to 0, comp_model_value[ c ][ i ][ 1 ] indicates the horizontal high cut frequency to be used to filter the DCT of a block of 16x16 random values.</w:t>
      </w:r>
    </w:p>
    <w:p w14:paraId="3F59DE0E" w14:textId="77777777" w:rsidR="00833D55" w:rsidRPr="003F3F11" w:rsidRDefault="00833D55" w:rsidP="00833D55">
      <w:pPr>
        <w:pStyle w:val="enumlev1"/>
        <w:ind w:left="397"/>
      </w:pPr>
      <w:r w:rsidRPr="003F3F11">
        <w:t>–</w:t>
      </w:r>
      <w:r w:rsidRPr="003F3F11">
        <w:tab/>
        <w:t>Otherwise (film_grain_model_id is equal to 1), comp_model_value[ c ][ i ][ 1 ] indicates the first order spatial correlation for neighbouring samples ( x − 1, y ) and ( x, y − 1 ).</w:t>
      </w:r>
    </w:p>
    <w:p w14:paraId="3F59DE0F" w14:textId="77777777" w:rsidR="00833D55" w:rsidRPr="003F3F11" w:rsidRDefault="00833D55" w:rsidP="00833D55">
      <w:r w:rsidRPr="003F3F11">
        <w:t>comp_model_value[ c ][ i ][ 2 ] provides the third model value for the model as specified by film_grain_model_id. When film_grain_model_id is equal to 0, comp_model_value[ c ][ i ][ 2 ] shall be greater than or equal to 0 and less than 16.</w:t>
      </w:r>
    </w:p>
    <w:p w14:paraId="3F59DE10" w14:textId="77777777" w:rsidR="00833D55" w:rsidRPr="003F3F11" w:rsidRDefault="00833D55" w:rsidP="00833D55">
      <w:r w:rsidRPr="003F3F11">
        <w:t>When not present in the film grain characteristics SEI message, comp_model_value[ c ][ i ][ 2 ] is inferred as follows:</w:t>
      </w:r>
    </w:p>
    <w:p w14:paraId="3F59DE11" w14:textId="77777777" w:rsidR="00833D55" w:rsidRPr="003F3F11" w:rsidRDefault="00833D55" w:rsidP="00833D55">
      <w:pPr>
        <w:pStyle w:val="enumlev1"/>
        <w:ind w:left="397"/>
      </w:pPr>
      <w:r w:rsidRPr="003F3F11">
        <w:t>–</w:t>
      </w:r>
      <w:r w:rsidRPr="003F3F11">
        <w:tab/>
        <w:t>If film_grain_model_id is equal to 0, comp_model_value[ c ][ i ][ 2 ] is inferred to be equal to comp_model_value[ c ][ i ][ 1 ]</w:t>
      </w:r>
    </w:p>
    <w:p w14:paraId="3F59DE12" w14:textId="77777777" w:rsidR="00833D55" w:rsidRPr="003F3F11" w:rsidRDefault="00833D55" w:rsidP="00833D55">
      <w:pPr>
        <w:pStyle w:val="enumlev1"/>
        <w:ind w:left="397"/>
      </w:pPr>
      <w:r w:rsidRPr="003F3F11">
        <w:t>–</w:t>
      </w:r>
      <w:r w:rsidRPr="003F3F11">
        <w:tab/>
        <w:t>Otherwise (film_grain_model_id is equal to 1), comp_model_value[ c ][ i ][ 2 ] is inferred to be equal to 0.</w:t>
      </w:r>
    </w:p>
    <w:p w14:paraId="3F59DE13" w14:textId="77777777" w:rsidR="00833D55" w:rsidRPr="003F3F11" w:rsidRDefault="00833D55" w:rsidP="00833D55">
      <w:r w:rsidRPr="003F3F11">
        <w:t>comp_model_value[ c ][ i ][ 2 ] is interpreted as follows:</w:t>
      </w:r>
    </w:p>
    <w:p w14:paraId="3F59DE14" w14:textId="77777777" w:rsidR="00833D55" w:rsidRPr="003F3F11" w:rsidRDefault="00833D55" w:rsidP="00833D55">
      <w:pPr>
        <w:pStyle w:val="enumlev1"/>
        <w:ind w:left="397"/>
      </w:pPr>
      <w:r w:rsidRPr="003F3F11">
        <w:t>–</w:t>
      </w:r>
      <w:r w:rsidRPr="003F3F11">
        <w:tab/>
        <w:t>If film_grain_model_id is equal to 0, comp_model_value[ c ][ i ][ 2 ] indicates the vertical high cut frequency to be used to filter the DCT of a block of 16x16 random values.</w:t>
      </w:r>
    </w:p>
    <w:p w14:paraId="3F59DE15" w14:textId="77777777" w:rsidR="00833D55" w:rsidRPr="003F3F11" w:rsidRDefault="00833D55" w:rsidP="00833D55">
      <w:pPr>
        <w:pStyle w:val="enumlev1"/>
        <w:ind w:left="397"/>
      </w:pPr>
      <w:r w:rsidRPr="003F3F11">
        <w:t>–</w:t>
      </w:r>
      <w:r w:rsidRPr="003F3F11">
        <w:tab/>
        <w:t>Otherwise (film_grain_model_id is equal to 1), comp_model_value[ c ][ i ][ 2 ] indicates the colour correlation between consecutive colour components.</w:t>
      </w:r>
    </w:p>
    <w:p w14:paraId="3F59DE16" w14:textId="77777777" w:rsidR="00833D55" w:rsidRPr="003F3F11" w:rsidRDefault="00833D55" w:rsidP="00833D55">
      <w:r w:rsidRPr="003F3F11">
        <w:t>comp_model_value</w:t>
      </w:r>
      <w:r w:rsidR="00E841CE" w:rsidRPr="003F3F11">
        <w:t>[</w:t>
      </w:r>
      <w:r w:rsidRPr="003F3F11">
        <w:t> c ][ i ][ 3 ] provides the fourth model value for the model as specified by film_grain_model_id. When film_grain_model_id is equal to 0, comp_model_value[ c ][ i ][ 3 ] shall be greater than or equal to 0 and less than or equal to comp_model_value[ c ][ i ][ 1 ].</w:t>
      </w:r>
    </w:p>
    <w:p w14:paraId="3F59DE17" w14:textId="77777777" w:rsidR="00833D55" w:rsidRPr="003F3F11" w:rsidRDefault="00833D55" w:rsidP="00833D55">
      <w:r w:rsidRPr="003F3F11">
        <w:t>When not present in the film grain characteristics SEI message, comp_model_value[ c ][ i ][ 3 ] is inferred to be equal to 0.</w:t>
      </w:r>
    </w:p>
    <w:p w14:paraId="3F59DE18" w14:textId="77777777" w:rsidR="00833D55" w:rsidRPr="003F3F11" w:rsidRDefault="00833D55" w:rsidP="00833D55">
      <w:r w:rsidRPr="003F3F11">
        <w:t>comp_model_value[ c ][ i ][ 3 ] is interpreted as follows:</w:t>
      </w:r>
    </w:p>
    <w:p w14:paraId="3F59DE19" w14:textId="77777777" w:rsidR="00833D55" w:rsidRPr="003F3F11" w:rsidRDefault="00833D55" w:rsidP="00833D55">
      <w:pPr>
        <w:pStyle w:val="enumlev1"/>
        <w:ind w:left="397"/>
      </w:pPr>
      <w:r w:rsidRPr="003F3F11">
        <w:t>–</w:t>
      </w:r>
      <w:r w:rsidRPr="003F3F11">
        <w:tab/>
        <w:t>If film_grain_model_id is equal to 0, comp_model_value[ c ][ i ][ 3 ] indicates the horizontal low cut frequency to be used to filter the DCT of a block of 16x16 random values.</w:t>
      </w:r>
    </w:p>
    <w:p w14:paraId="3F59DE1A" w14:textId="77777777" w:rsidR="00833D55" w:rsidRPr="003F3F11" w:rsidRDefault="00833D55" w:rsidP="00833D55">
      <w:pPr>
        <w:pStyle w:val="enumlev1"/>
        <w:ind w:left="397"/>
      </w:pPr>
      <w:r w:rsidRPr="003F3F11">
        <w:t>–</w:t>
      </w:r>
      <w:r w:rsidRPr="003F3F11">
        <w:tab/>
        <w:t>Otherwise (film_grain_model_id is equal to 1), comp_model_value[ c ][ i ][ 3 ] indicates the first order spatial correlation for neighbouring samples ( x − 1, y − 1 ) and ( x + 1, y − 1 ).</w:t>
      </w:r>
    </w:p>
    <w:p w14:paraId="3F59DE1B" w14:textId="77777777" w:rsidR="00833D55" w:rsidRPr="003F3F11" w:rsidRDefault="00833D55" w:rsidP="00833D55">
      <w:r w:rsidRPr="003F3F11">
        <w:t>comp_model_value[ c ][ i ][ 4 ] provides the fifth model value for the model as specified by film_grain_model_id. When film_grain_model_id is equal to 0, comp_model_value[ c ][ i ][ 4 ] shall be greater than or equal to 0 and less than or equal to comp_model_value[ c ][ i ][ 2 ].</w:t>
      </w:r>
    </w:p>
    <w:p w14:paraId="3F59DE1C" w14:textId="77777777" w:rsidR="00833D55" w:rsidRPr="003F3F11" w:rsidRDefault="00833D55" w:rsidP="00833D55">
      <w:r w:rsidRPr="003F3F11">
        <w:t>When not present in the film grain characteristics SEI message, comp_model_value[ c ][ i ][ 4 ] is inferred to be equal to film_grain_model_id.</w:t>
      </w:r>
    </w:p>
    <w:p w14:paraId="3F59DE1D" w14:textId="77777777" w:rsidR="00833D55" w:rsidRPr="003F3F11" w:rsidRDefault="00833D55" w:rsidP="00833D55">
      <w:r w:rsidRPr="003F3F11">
        <w:t>comp_model_value[ c ][ i ][ 4 ] is interpreted as follows:</w:t>
      </w:r>
    </w:p>
    <w:p w14:paraId="3F59DE1E" w14:textId="77777777" w:rsidR="00833D55" w:rsidRPr="003F3F11" w:rsidRDefault="00833D55" w:rsidP="00833D55">
      <w:pPr>
        <w:pStyle w:val="enumlev1"/>
        <w:ind w:left="397"/>
      </w:pPr>
      <w:r w:rsidRPr="003F3F11">
        <w:t>–</w:t>
      </w:r>
      <w:r w:rsidRPr="003F3F11">
        <w:tab/>
        <w:t>If film_grain_model_id is equal to 0, comp_model_value[ c ][ i ][ 4 ] indicates the vertical low cut frequency to be used to filter the DCT of a block of 16x16 random values.</w:t>
      </w:r>
    </w:p>
    <w:p w14:paraId="3F59DE1F" w14:textId="77777777" w:rsidR="00833D55" w:rsidRPr="003F3F11" w:rsidRDefault="00833D55" w:rsidP="00833D55">
      <w:pPr>
        <w:pStyle w:val="enumlev1"/>
        <w:ind w:left="397"/>
      </w:pPr>
      <w:r w:rsidRPr="003F3F11">
        <w:t>–</w:t>
      </w:r>
      <w:r w:rsidRPr="003F3F11">
        <w:tab/>
        <w:t>Otherwise (film_grain_model_id is equal to 1), comp_model_value[ c ][ i ][ 4 ] indicates the aspect ratio of the modelled grain.</w:t>
      </w:r>
    </w:p>
    <w:p w14:paraId="3F59DE20" w14:textId="77777777" w:rsidR="00833D55" w:rsidRPr="003F3F11" w:rsidRDefault="00833D55" w:rsidP="00833D55">
      <w:r w:rsidRPr="003F3F11">
        <w:t>comp_model_value[ c ][ i ][ 5 ] provides the sixth model value for the model as specified by film_grain_model_id.</w:t>
      </w:r>
    </w:p>
    <w:p w14:paraId="3F59DE21" w14:textId="77777777" w:rsidR="00833D55" w:rsidRPr="003F3F11" w:rsidRDefault="00833D55" w:rsidP="00833D55">
      <w:r w:rsidRPr="003F3F11">
        <w:t>When not present in the film grain characteristics SEI message, comp_model_value[ c ][ i ][ 5 ] is inferred to be equal to 0.</w:t>
      </w:r>
    </w:p>
    <w:p w14:paraId="3F59DE22" w14:textId="77777777" w:rsidR="00833D55" w:rsidRPr="003F3F11" w:rsidRDefault="00833D55" w:rsidP="00833D55">
      <w:r w:rsidRPr="003F3F11">
        <w:t>comp_model_value[ c ][ i ][ 5 ] is interpreted as follows:</w:t>
      </w:r>
    </w:p>
    <w:p w14:paraId="3F59DE23" w14:textId="77777777" w:rsidR="00833D55" w:rsidRPr="003F3F11" w:rsidRDefault="00833D55" w:rsidP="00833D55">
      <w:pPr>
        <w:pStyle w:val="enumlev1"/>
        <w:ind w:left="397"/>
      </w:pPr>
      <w:r w:rsidRPr="003F3F11">
        <w:t>–</w:t>
      </w:r>
      <w:r w:rsidRPr="003F3F11">
        <w:tab/>
        <w:t>If film_grain_model_id is equal to 0, comp_model_value[ c ][ i ][ 5 ] indicates the colour correlation between consecutive colour components.</w:t>
      </w:r>
    </w:p>
    <w:p w14:paraId="3F59DE24" w14:textId="77777777" w:rsidR="00833D55" w:rsidRPr="003F3F11" w:rsidRDefault="00833D55" w:rsidP="00833D55">
      <w:pPr>
        <w:pStyle w:val="enumlev1"/>
        <w:ind w:left="397"/>
      </w:pPr>
      <w:r w:rsidRPr="003F3F11">
        <w:t>–</w:t>
      </w:r>
      <w:r w:rsidRPr="003F3F11">
        <w:tab/>
        <w:t>Otherwise (film_grain_model_id is equal to 1), comp_model_value[ c ][ i ][ 5 ] indicates the second order spatial correlation for neighbouring samples ( x, y − 2 ) and ( x − 2, y ).</w:t>
      </w:r>
    </w:p>
    <w:p w14:paraId="3F59DE25" w14:textId="77777777" w:rsidR="00833D55" w:rsidRPr="003F3F11" w:rsidRDefault="00833D55" w:rsidP="00833D55">
      <w:r w:rsidRPr="003F3F11">
        <w:rPr>
          <w:b/>
          <w:bCs/>
        </w:rPr>
        <w:t>film_grain_characteristics_persistence_flag</w:t>
      </w:r>
      <w:r w:rsidRPr="003F3F11">
        <w:t xml:space="preserve"> specifies the persistence of the film grain characteristics SEI message for the current layer.</w:t>
      </w:r>
    </w:p>
    <w:p w14:paraId="3F59DE26" w14:textId="77777777" w:rsidR="00833D55" w:rsidRPr="003F3F11" w:rsidRDefault="00833D55" w:rsidP="00833D55">
      <w:r w:rsidRPr="003F3F11">
        <w:t>film_grain_characteristics_persistence_flag equal to 0 specifies that the film grain characteristics SEI message applies to the current decoded picture only.</w:t>
      </w:r>
    </w:p>
    <w:p w14:paraId="3F59DE27" w14:textId="77777777" w:rsidR="00833D55" w:rsidRPr="003F3F11" w:rsidRDefault="00833D55" w:rsidP="00833D55">
      <w:r w:rsidRPr="003F3F11">
        <w:t>Let picA be the current picture. film_grain_characteristics_persistence_flag equal to 1 specifies that the film grain characteristics SEI message persists for the current layer in output order until any of the following conditions are true:</w:t>
      </w:r>
    </w:p>
    <w:p w14:paraId="3F59DE28" w14:textId="77777777" w:rsidR="00833D55" w:rsidRPr="003F3F11" w:rsidRDefault="00833D55" w:rsidP="00833D55">
      <w:pPr>
        <w:pStyle w:val="enumlev1"/>
        <w:tabs>
          <w:tab w:val="clear" w:pos="794"/>
          <w:tab w:val="clear" w:pos="1191"/>
          <w:tab w:val="left" w:pos="426"/>
        </w:tabs>
        <w:ind w:left="426" w:hanging="426"/>
      </w:pPr>
      <w:r w:rsidRPr="003F3F11">
        <w:t>–</w:t>
      </w:r>
      <w:r w:rsidRPr="003F3F11">
        <w:tab/>
        <w:t>A new CLVS of the current layer begins.</w:t>
      </w:r>
    </w:p>
    <w:p w14:paraId="3F59DE29" w14:textId="77777777" w:rsidR="00833D55" w:rsidRPr="003F3F11" w:rsidRDefault="00833D55" w:rsidP="00833D55">
      <w:pPr>
        <w:pStyle w:val="enumlev1"/>
        <w:ind w:left="397"/>
      </w:pPr>
      <w:r w:rsidRPr="003F3F11">
        <w:t>–</w:t>
      </w:r>
      <w:r w:rsidRPr="003F3F11">
        <w:tab/>
        <w:t>The bitstream ends.</w:t>
      </w:r>
    </w:p>
    <w:p w14:paraId="3F59DE2A" w14:textId="77777777" w:rsidR="00833D55" w:rsidRPr="003F3F11" w:rsidRDefault="00833D55" w:rsidP="00833D55">
      <w:pPr>
        <w:pStyle w:val="enumlev1"/>
        <w:tabs>
          <w:tab w:val="clear" w:pos="794"/>
          <w:tab w:val="clear" w:pos="1191"/>
          <w:tab w:val="left" w:pos="426"/>
        </w:tabs>
        <w:ind w:left="426" w:hanging="426"/>
      </w:pPr>
      <w:r w:rsidRPr="003F3F11">
        <w:t>–</w:t>
      </w:r>
      <w:r w:rsidRPr="003F3F11">
        <w:tab/>
        <w:t>A picture picB in the current layer in an access unit containing a film grain characteristics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sectPr w:rsidR="00833D55" w:rsidRPr="003F3F11" w:rsidSect="00CB246F">
      <w:headerReference w:type="even" r:id="rId14"/>
      <w:headerReference w:type="default" r:id="rId15"/>
      <w:footerReference w:type="even" r:id="rId16"/>
      <w:footerReference w:type="default" r:id="rId17"/>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3A32F" w14:textId="77777777" w:rsidR="004A2819" w:rsidRDefault="004A2819">
      <w:r>
        <w:separator/>
      </w:r>
    </w:p>
  </w:endnote>
  <w:endnote w:type="continuationSeparator" w:id="0">
    <w:p w14:paraId="76B31EBE" w14:textId="77777777" w:rsidR="004A2819" w:rsidRDefault="004A2819">
      <w:r>
        <w:continuationSeparator/>
      </w:r>
    </w:p>
  </w:endnote>
  <w:endnote w:type="continuationNotice" w:id="1">
    <w:p w14:paraId="726F2B31" w14:textId="77777777" w:rsidR="004A2819" w:rsidRDefault="004A28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1A9E" w14:textId="77777777" w:rsidR="00CD4989" w:rsidRDefault="00CD4989" w:rsidP="00CB246F">
    <w:pPr>
      <w:pStyle w:val="FooterQP"/>
      <w:jc w:val="right"/>
      <w:rPr>
        <w:rFonts w:ascii="Arial" w:hAnsi="Arial" w:cs="Arial"/>
        <w:b w:val="0"/>
        <w:sz w:val="22"/>
      </w:rPr>
    </w:pPr>
    <w:r>
      <w:rPr>
        <w:rFonts w:ascii="Arial" w:hAnsi="Arial" w:cs="Arial"/>
        <w:b w:val="0"/>
        <w:sz w:val="22"/>
      </w:rPr>
      <w:t>Printed in Switzerland</w:t>
    </w:r>
  </w:p>
  <w:p w14:paraId="7080E322" w14:textId="0A90647C" w:rsidR="00CD4989" w:rsidRPr="00351D66" w:rsidRDefault="00CD4989" w:rsidP="00CB246F">
    <w:pPr>
      <w:pStyle w:val="FooterQP"/>
      <w:jc w:val="right"/>
      <w:rPr>
        <w:rFonts w:ascii="Arial" w:hAnsi="Arial" w:cs="Arial"/>
        <w:b w:val="0"/>
        <w:sz w:val="22"/>
      </w:rPr>
    </w:pPr>
    <w:r>
      <w:rPr>
        <w:rFonts w:ascii="Arial" w:hAnsi="Arial" w:cs="Arial"/>
        <w:b w:val="0"/>
        <w:sz w:val="22"/>
      </w:rPr>
      <w:t>Geneva,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4118" w14:textId="77777777" w:rsidR="00CD4989" w:rsidRDefault="00CD4989" w:rsidP="00CB246F">
    <w:pPr>
      <w:pStyle w:val="FooterQP"/>
      <w:jc w:val="right"/>
      <w:rPr>
        <w:rFonts w:ascii="Arial" w:hAnsi="Arial" w:cs="Arial"/>
        <w:b w:val="0"/>
        <w:sz w:val="22"/>
      </w:rPr>
    </w:pPr>
    <w:r>
      <w:rPr>
        <w:rFonts w:ascii="Arial" w:hAnsi="Arial" w:cs="Arial"/>
        <w:b w:val="0"/>
        <w:sz w:val="22"/>
      </w:rPr>
      <w:t>Printed in Switzerland</w:t>
    </w:r>
  </w:p>
  <w:p w14:paraId="47C335D9" w14:textId="77777777" w:rsidR="00CD4989" w:rsidRPr="00351D66" w:rsidRDefault="00CD4989" w:rsidP="00CB246F">
    <w:pPr>
      <w:pStyle w:val="FooterQP"/>
      <w:jc w:val="right"/>
      <w:rPr>
        <w:rFonts w:ascii="Arial" w:hAnsi="Arial" w:cs="Arial"/>
        <w:b w:val="0"/>
        <w:sz w:val="22"/>
      </w:rPr>
    </w:pPr>
    <w:r>
      <w:rPr>
        <w:rFonts w:ascii="Arial" w:hAnsi="Arial" w:cs="Arial"/>
        <w:b w:val="0"/>
        <w:sz w:val="22"/>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C6981" w14:textId="77777777" w:rsidR="004A2819" w:rsidRDefault="004A2819">
      <w:r>
        <w:t>____________________</w:t>
      </w:r>
    </w:p>
  </w:footnote>
  <w:footnote w:type="continuationSeparator" w:id="0">
    <w:p w14:paraId="3F4608D3" w14:textId="77777777" w:rsidR="004A2819" w:rsidRDefault="004A2819">
      <w:r>
        <w:continuationSeparator/>
      </w:r>
    </w:p>
  </w:footnote>
  <w:footnote w:type="continuationNotice" w:id="1">
    <w:p w14:paraId="6D605A6D" w14:textId="77777777" w:rsidR="004A2819" w:rsidRDefault="004A28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FCAAB" w14:textId="77777777" w:rsidR="00CD4989" w:rsidRPr="00351D66" w:rsidRDefault="00CD4989" w:rsidP="00CB2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6CA25" w14:textId="77777777" w:rsidR="00CD4989" w:rsidRPr="00351D66" w:rsidRDefault="00CD4989" w:rsidP="00CB2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1"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3"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7"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2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9"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5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0"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3"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7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4"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37393FC7"/>
    <w:multiLevelType w:val="multilevel"/>
    <w:tmpl w:val="E3BE7A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9"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8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39FD582C"/>
    <w:multiLevelType w:val="multilevel"/>
    <w:tmpl w:val="3A82E334"/>
    <w:numStyleLink w:val="3DEquation"/>
  </w:abstractNum>
  <w:abstractNum w:abstractNumId="8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8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96"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1"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0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1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11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3" w15:restartNumberingAfterBreak="0">
    <w:nsid w:val="4F443547"/>
    <w:multiLevelType w:val="hybridMultilevel"/>
    <w:tmpl w:val="2F8A2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1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11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1"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27"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5D682B31"/>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9" w15:restartNumberingAfterBreak="0">
    <w:nsid w:val="5E860EA7"/>
    <w:multiLevelType w:val="multilevel"/>
    <w:tmpl w:val="EE04B4FE"/>
    <w:numStyleLink w:val="3DNumbering"/>
  </w:abstractNum>
  <w:abstractNum w:abstractNumId="14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5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6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22"/>
  </w:num>
  <w:num w:numId="5">
    <w:abstractNumId w:val="1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0"/>
  </w:num>
  <w:num w:numId="7">
    <w:abstractNumId w:val="48"/>
  </w:num>
  <w:num w:numId="8">
    <w:abstractNumId w:val="155"/>
  </w:num>
  <w:num w:numId="9">
    <w:abstractNumId w:val="133"/>
  </w:num>
  <w:num w:numId="10">
    <w:abstractNumId w:val="24"/>
  </w:num>
  <w:num w:numId="11">
    <w:abstractNumId w:val="157"/>
  </w:num>
  <w:num w:numId="12">
    <w:abstractNumId w:val="95"/>
  </w:num>
  <w:num w:numId="13">
    <w:abstractNumId w:val="122"/>
  </w:num>
  <w:num w:numId="14">
    <w:abstractNumId w:val="123"/>
  </w:num>
  <w:num w:numId="15">
    <w:abstractNumId w:val="21"/>
  </w:num>
  <w:num w:numId="16">
    <w:abstractNumId w:val="46"/>
  </w:num>
  <w:num w:numId="17">
    <w:abstractNumId w:val="102"/>
  </w:num>
  <w:num w:numId="18">
    <w:abstractNumId w:val="58"/>
  </w:num>
  <w:num w:numId="19">
    <w:abstractNumId w:val="62"/>
  </w:num>
  <w:num w:numId="20">
    <w:abstractNumId w:val="16"/>
  </w:num>
  <w:num w:numId="21">
    <w:abstractNumId w:val="163"/>
  </w:num>
  <w:num w:numId="22">
    <w:abstractNumId w:val="169"/>
  </w:num>
  <w:num w:numId="23">
    <w:abstractNumId w:val="57"/>
  </w:num>
  <w:num w:numId="24">
    <w:abstractNumId w:val="121"/>
  </w:num>
  <w:num w:numId="25">
    <w:abstractNumId w:val="90"/>
  </w:num>
  <w:num w:numId="26">
    <w:abstractNumId w:val="14"/>
  </w:num>
  <w:num w:numId="27">
    <w:abstractNumId w:val="19"/>
  </w:num>
  <w:num w:numId="28">
    <w:abstractNumId w:val="83"/>
  </w:num>
  <w:num w:numId="29">
    <w:abstractNumId w:val="156"/>
  </w:num>
  <w:num w:numId="30">
    <w:abstractNumId w:val="47"/>
  </w:num>
  <w:num w:numId="31">
    <w:abstractNumId w:val="89"/>
  </w:num>
  <w:num w:numId="32">
    <w:abstractNumId w:val="13"/>
  </w:num>
  <w:num w:numId="33">
    <w:abstractNumId w:val="154"/>
  </w:num>
  <w:num w:numId="34">
    <w:abstractNumId w:val="98"/>
  </w:num>
  <w:num w:numId="35">
    <w:abstractNumId w:val="37"/>
  </w:num>
  <w:num w:numId="36">
    <w:abstractNumId w:val="103"/>
  </w:num>
  <w:num w:numId="37">
    <w:abstractNumId w:val="9"/>
  </w:num>
  <w:num w:numId="38">
    <w:abstractNumId w:val="108"/>
  </w:num>
  <w:num w:numId="39">
    <w:abstractNumId w:val="106"/>
  </w:num>
  <w:num w:numId="40">
    <w:abstractNumId w:val="119"/>
  </w:num>
  <w:num w:numId="41">
    <w:abstractNumId w:val="131"/>
  </w:num>
  <w:num w:numId="42">
    <w:abstractNumId w:val="149"/>
  </w:num>
  <w:num w:numId="43">
    <w:abstractNumId w:val="79"/>
  </w:num>
  <w:num w:numId="44">
    <w:abstractNumId w:val="33"/>
  </w:num>
  <w:num w:numId="45">
    <w:abstractNumId w:val="161"/>
  </w:num>
  <w:num w:numId="46">
    <w:abstractNumId w:val="128"/>
  </w:num>
  <w:num w:numId="47">
    <w:abstractNumId w:val="159"/>
  </w:num>
  <w:num w:numId="48">
    <w:abstractNumId w:val="114"/>
  </w:num>
  <w:num w:numId="49">
    <w:abstractNumId w:val="65"/>
  </w:num>
  <w:num w:numId="50">
    <w:abstractNumId w:val="107"/>
  </w:num>
  <w:num w:numId="51">
    <w:abstractNumId w:val="151"/>
  </w:num>
  <w:num w:numId="52">
    <w:abstractNumId w:val="167"/>
  </w:num>
  <w:num w:numId="53">
    <w:abstractNumId w:val="40"/>
  </w:num>
  <w:num w:numId="54">
    <w:abstractNumId w:val="145"/>
  </w:num>
  <w:num w:numId="55">
    <w:abstractNumId w:val="86"/>
  </w:num>
  <w:num w:numId="56">
    <w:abstractNumId w:val="6"/>
  </w:num>
  <w:num w:numId="57">
    <w:abstractNumId w:val="12"/>
  </w:num>
  <w:num w:numId="58">
    <w:abstractNumId w:val="105"/>
  </w:num>
  <w:num w:numId="59">
    <w:abstractNumId w:val="66"/>
  </w:num>
  <w:num w:numId="60">
    <w:abstractNumId w:val="38"/>
  </w:num>
  <w:num w:numId="61">
    <w:abstractNumId w:val="63"/>
  </w:num>
  <w:num w:numId="62">
    <w:abstractNumId w:val="142"/>
  </w:num>
  <w:num w:numId="63">
    <w:abstractNumId w:val="18"/>
  </w:num>
  <w:num w:numId="64">
    <w:abstractNumId w:val="76"/>
  </w:num>
  <w:num w:numId="65">
    <w:abstractNumId w:val="56"/>
  </w:num>
  <w:num w:numId="66">
    <w:abstractNumId w:val="165"/>
  </w:num>
  <w:num w:numId="67">
    <w:abstractNumId w:val="116"/>
  </w:num>
  <w:num w:numId="68">
    <w:abstractNumId w:val="170"/>
  </w:num>
  <w:num w:numId="69">
    <w:abstractNumId w:val="148"/>
  </w:num>
  <w:num w:numId="70">
    <w:abstractNumId w:val="168"/>
  </w:num>
  <w:num w:numId="71">
    <w:abstractNumId w:val="171"/>
  </w:num>
  <w:num w:numId="72">
    <w:abstractNumId w:val="144"/>
  </w:num>
  <w:num w:numId="73">
    <w:abstractNumId w:val="99"/>
  </w:num>
  <w:num w:numId="74">
    <w:abstractNumId w:val="74"/>
  </w:num>
  <w:num w:numId="75">
    <w:abstractNumId w:val="135"/>
  </w:num>
  <w:num w:numId="76">
    <w:abstractNumId w:val="23"/>
  </w:num>
  <w:num w:numId="77">
    <w:abstractNumId w:val="34"/>
  </w:num>
  <w:num w:numId="78">
    <w:abstractNumId w:val="115"/>
  </w:num>
  <w:num w:numId="79">
    <w:abstractNumId w:val="152"/>
  </w:num>
  <w:num w:numId="80">
    <w:abstractNumId w:val="129"/>
  </w:num>
  <w:num w:numId="81">
    <w:abstractNumId w:val="91"/>
  </w:num>
  <w:num w:numId="82">
    <w:abstractNumId w:val="93"/>
  </w:num>
  <w:num w:numId="83">
    <w:abstractNumId w:val="146"/>
  </w:num>
  <w:num w:numId="84">
    <w:abstractNumId w:val="120"/>
  </w:num>
  <w:num w:numId="85">
    <w:abstractNumId w:val="51"/>
  </w:num>
  <w:num w:numId="86">
    <w:abstractNumId w:val="68"/>
  </w:num>
  <w:num w:numId="87">
    <w:abstractNumId w:val="109"/>
  </w:num>
  <w:num w:numId="88">
    <w:abstractNumId w:val="50"/>
  </w:num>
  <w:num w:numId="89">
    <w:abstractNumId w:val="160"/>
  </w:num>
  <w:num w:numId="90">
    <w:abstractNumId w:val="162"/>
  </w:num>
  <w:num w:numId="9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2"/>
  </w:num>
  <w:num w:numId="93">
    <w:abstractNumId w:val="136"/>
  </w:num>
  <w:num w:numId="94">
    <w:abstractNumId w:val="69"/>
  </w:num>
  <w:num w:numId="95">
    <w:abstractNumId w:val="164"/>
  </w:num>
  <w:num w:numId="96">
    <w:abstractNumId w:val="153"/>
  </w:num>
  <w:num w:numId="97">
    <w:abstractNumId w:val="1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4"/>
  </w:num>
  <w:num w:numId="99">
    <w:abstractNumId w:val="143"/>
  </w:num>
  <w:num w:numId="100">
    <w:abstractNumId w:val="85"/>
  </w:num>
  <w:num w:numId="101">
    <w:abstractNumId w:val="101"/>
  </w:num>
  <w:num w:numId="102">
    <w:abstractNumId w:val="118"/>
  </w:num>
  <w:num w:numId="103">
    <w:abstractNumId w:val="7"/>
  </w:num>
  <w:num w:numId="104">
    <w:abstractNumId w:val="117"/>
  </w:num>
  <w:num w:numId="105">
    <w:abstractNumId w:val="75"/>
  </w:num>
  <w:num w:numId="106">
    <w:abstractNumId w:val="71"/>
  </w:num>
  <w:num w:numId="107">
    <w:abstractNumId w:val="27"/>
  </w:num>
  <w:num w:numId="108">
    <w:abstractNumId w:val="84"/>
  </w:num>
  <w:num w:numId="109">
    <w:abstractNumId w:val="30"/>
  </w:num>
  <w:num w:numId="110">
    <w:abstractNumId w:val="173"/>
  </w:num>
  <w:num w:numId="111">
    <w:abstractNumId w:val="166"/>
  </w:num>
  <w:num w:numId="112">
    <w:abstractNumId w:val="150"/>
  </w:num>
  <w:num w:numId="1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3"/>
  </w:num>
  <w:num w:numId="115">
    <w:abstractNumId w:val="45"/>
  </w:num>
  <w:num w:numId="116">
    <w:abstractNumId w:val="96"/>
  </w:num>
  <w:num w:numId="117">
    <w:abstractNumId w:val="110"/>
  </w:num>
  <w:num w:numId="118">
    <w:abstractNumId w:val="70"/>
  </w:num>
  <w:num w:numId="119">
    <w:abstractNumId w:val="41"/>
  </w:num>
  <w:num w:numId="120">
    <w:abstractNumId w:val="53"/>
  </w:num>
  <w:num w:numId="121">
    <w:abstractNumId w:val="28"/>
  </w:num>
  <w:num w:numId="122">
    <w:abstractNumId w:val="130"/>
  </w:num>
  <w:num w:numId="123">
    <w:abstractNumId w:val="31"/>
  </w:num>
  <w:num w:numId="124">
    <w:abstractNumId w:val="67"/>
  </w:num>
  <w:num w:numId="125">
    <w:abstractNumId w:val="125"/>
  </w:num>
  <w:num w:numId="126">
    <w:abstractNumId w:val="52"/>
  </w:num>
  <w:num w:numId="127">
    <w:abstractNumId w:val="134"/>
  </w:num>
  <w:num w:numId="128">
    <w:abstractNumId w:val="44"/>
  </w:num>
  <w:num w:numId="129">
    <w:abstractNumId w:val="126"/>
  </w:num>
  <w:num w:numId="130">
    <w:abstractNumId w:val="49"/>
  </w:num>
  <w:num w:numId="131">
    <w:abstractNumId w:val="11"/>
  </w:num>
  <w:num w:numId="132">
    <w:abstractNumId w:val="81"/>
  </w:num>
  <w:num w:numId="133">
    <w:abstractNumId w:val="55"/>
  </w:num>
  <w:num w:numId="134">
    <w:abstractNumId w:val="9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35">
    <w:abstractNumId w:val="80"/>
  </w:num>
  <w:num w:numId="136">
    <w:abstractNumId w:val="26"/>
  </w:num>
  <w:num w:numId="137">
    <w:abstractNumId w:val="147"/>
  </w:num>
  <w:num w:numId="138">
    <w:abstractNumId w:val="132"/>
  </w:num>
  <w:num w:numId="139">
    <w:abstractNumId w:val="15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8"/>
  </w:num>
  <w:num w:numId="141">
    <w:abstractNumId w:val="4"/>
  </w:num>
  <w:num w:numId="142">
    <w:abstractNumId w:val="158"/>
  </w:num>
  <w:num w:numId="143">
    <w:abstractNumId w:val="172"/>
  </w:num>
  <w:num w:numId="1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6"/>
  </w:num>
  <w:num w:numId="146">
    <w:abstractNumId w:val="97"/>
  </w:num>
  <w:num w:numId="147">
    <w:abstractNumId w:val="5"/>
  </w:num>
  <w:num w:numId="148">
    <w:abstractNumId w:val="15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04"/>
  </w:num>
  <w:num w:numId="150">
    <w:abstractNumId w:val="39"/>
  </w:num>
  <w:num w:numId="151">
    <w:abstractNumId w:val="20"/>
  </w:num>
  <w:num w:numId="152">
    <w:abstractNumId w:val="60"/>
  </w:num>
  <w:num w:numId="153">
    <w:abstractNumId w:val="77"/>
  </w:num>
  <w:num w:numId="154">
    <w:abstractNumId w:val="100"/>
  </w:num>
  <w:num w:numId="155">
    <w:abstractNumId w:val="88"/>
  </w:num>
  <w:num w:numId="156">
    <w:abstractNumId w:val="72"/>
  </w:num>
  <w:num w:numId="157">
    <w:abstractNumId w:val="61"/>
  </w:num>
  <w:num w:numId="158">
    <w:abstractNumId w:val="1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59">
    <w:abstractNumId w:val="8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60">
    <w:abstractNumId w:val="1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61">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2">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3">
    <w:abstractNumId w:val="1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64">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5">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6">
    <w:abstractNumId w:val="59"/>
  </w:num>
  <w:num w:numId="167">
    <w:abstractNumId w:val="1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68">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69">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0">
    <w:abstractNumId w:val="1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71">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2">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3">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4">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5">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6">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7">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8">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79">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0">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1">
    <w:abstractNumId w:val="13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2">
    <w:abstractNumId w:val="54"/>
  </w:num>
  <w:num w:numId="183">
    <w:abstractNumId w:val="17"/>
  </w:num>
  <w:num w:numId="184">
    <w:abstractNumId w:val="9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5"/>
  </w:num>
  <w:num w:numId="186">
    <w:abstractNumId w:val="128"/>
  </w:num>
  <w:num w:numId="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7"/>
  </w:num>
  <w:num w:numId="191">
    <w:abstractNumId w:val="22"/>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192">
    <w:abstractNumId w:val="29"/>
  </w:num>
  <w:num w:numId="193">
    <w:abstractNumId w:val="10"/>
  </w:num>
  <w:num w:numId="194">
    <w:abstractNumId w:val="105"/>
  </w:num>
  <w:num w:numId="195">
    <w:abstractNumId w:val="148"/>
  </w:num>
  <w:num w:numId="196">
    <w:abstractNumId w:val="144"/>
  </w:num>
  <w:num w:numId="197">
    <w:abstractNumId w:val="141"/>
  </w:num>
  <w:num w:numId="198">
    <w:abstractNumId w:val="111"/>
  </w:num>
  <w:num w:numId="199">
    <w:abstractNumId w:val="5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42"/>
  </w:num>
  <w:num w:numId="201">
    <w:abstractNumId w:val="94"/>
  </w:num>
  <w:num w:numId="202">
    <w:abstractNumId w:val="32"/>
  </w:num>
  <w:num w:numId="203">
    <w:abstractNumId w:val="127"/>
  </w:num>
  <w:num w:numId="204">
    <w:abstractNumId w:val="138"/>
  </w:num>
  <w:num w:numId="205">
    <w:abstractNumId w:val="124"/>
  </w:num>
  <w:num w:numId="206">
    <w:abstractNumId w:val="35"/>
  </w:num>
  <w:num w:numId="207">
    <w:abstractNumId w:val="144"/>
  </w:num>
  <w:num w:numId="208">
    <w:abstractNumId w:val="9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09">
    <w:abstractNumId w:val="113"/>
  </w:num>
  <w:numIdMacAtCleanup w:val="2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en-CA" w:vendorID="64" w:dllVersion="0" w:nlCheck="1" w:checkStyle="1"/>
  <w:activeWritingStyle w:appName="MSWord" w:lang="fr-FR" w:vendorID="64" w:dllVersion="0" w:nlCheck="1" w:checkStyle="0"/>
  <w:activeWritingStyle w:appName="MSWord" w:lang="es-ES" w:vendorID="64" w:dllVersion="0" w:nlCheck="1" w:checkStyle="1"/>
  <w:activeWritingStyle w:appName="MSWord" w:lang="de-CH" w:vendorID="64" w:dllVersion="0" w:nlCheck="1" w:checkStyle="1"/>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n-CA" w:vendorID="64" w:dllVersion="6" w:nlCheck="1" w:checkStyle="1"/>
  <w:activeWritingStyle w:appName="MSWord" w:lang="es-ES" w:vendorID="64" w:dllVersion="6" w:nlCheck="1" w:checkStyle="0"/>
  <w:activeWritingStyle w:appName="MSWord" w:lang="fr-FR" w:vendorID="64" w:dllVersion="6" w:nlCheck="1" w:checkStyle="0"/>
  <w:activeWritingStyle w:appName="MSWord" w:lang="es-CO" w:vendorID="64" w:dllVersion="0" w:nlCheck="1" w:checkStyle="0"/>
  <w:activeWritingStyle w:appName="MSWord" w:lang="es-CO"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2"/>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F8D"/>
    <w:rsid w:val="0000106A"/>
    <w:rsid w:val="00001533"/>
    <w:rsid w:val="00001CBF"/>
    <w:rsid w:val="00004DAA"/>
    <w:rsid w:val="00005BEC"/>
    <w:rsid w:val="00006B0D"/>
    <w:rsid w:val="00006FEB"/>
    <w:rsid w:val="000101EA"/>
    <w:rsid w:val="00010912"/>
    <w:rsid w:val="00011624"/>
    <w:rsid w:val="00012F55"/>
    <w:rsid w:val="00013E9D"/>
    <w:rsid w:val="00014EC7"/>
    <w:rsid w:val="000179CB"/>
    <w:rsid w:val="000200F3"/>
    <w:rsid w:val="0002020B"/>
    <w:rsid w:val="0002088E"/>
    <w:rsid w:val="000209A8"/>
    <w:rsid w:val="0002274B"/>
    <w:rsid w:val="0002284C"/>
    <w:rsid w:val="00023146"/>
    <w:rsid w:val="00024AB9"/>
    <w:rsid w:val="0002685A"/>
    <w:rsid w:val="000279A4"/>
    <w:rsid w:val="00030747"/>
    <w:rsid w:val="00030974"/>
    <w:rsid w:val="00030DC3"/>
    <w:rsid w:val="00034762"/>
    <w:rsid w:val="00034A8F"/>
    <w:rsid w:val="000358DD"/>
    <w:rsid w:val="000359E1"/>
    <w:rsid w:val="00035C1D"/>
    <w:rsid w:val="00035DFE"/>
    <w:rsid w:val="00041350"/>
    <w:rsid w:val="00041C2F"/>
    <w:rsid w:val="00043A7F"/>
    <w:rsid w:val="000454EB"/>
    <w:rsid w:val="00046469"/>
    <w:rsid w:val="00046687"/>
    <w:rsid w:val="00051D12"/>
    <w:rsid w:val="00053D77"/>
    <w:rsid w:val="00053EA9"/>
    <w:rsid w:val="000563F1"/>
    <w:rsid w:val="000616F9"/>
    <w:rsid w:val="0006257A"/>
    <w:rsid w:val="00064168"/>
    <w:rsid w:val="000651FA"/>
    <w:rsid w:val="000667DB"/>
    <w:rsid w:val="0006685B"/>
    <w:rsid w:val="00067760"/>
    <w:rsid w:val="00067FC0"/>
    <w:rsid w:val="000702EE"/>
    <w:rsid w:val="0007062D"/>
    <w:rsid w:val="00070D10"/>
    <w:rsid w:val="000725B6"/>
    <w:rsid w:val="00073801"/>
    <w:rsid w:val="0007468E"/>
    <w:rsid w:val="00075399"/>
    <w:rsid w:val="00080EC9"/>
    <w:rsid w:val="000817E1"/>
    <w:rsid w:val="00081D4F"/>
    <w:rsid w:val="00082F01"/>
    <w:rsid w:val="000833B6"/>
    <w:rsid w:val="00084711"/>
    <w:rsid w:val="00085DDB"/>
    <w:rsid w:val="00086AE4"/>
    <w:rsid w:val="00087986"/>
    <w:rsid w:val="00087C4E"/>
    <w:rsid w:val="000915A4"/>
    <w:rsid w:val="00092FF0"/>
    <w:rsid w:val="000958B5"/>
    <w:rsid w:val="00096D02"/>
    <w:rsid w:val="00096D9A"/>
    <w:rsid w:val="000A031F"/>
    <w:rsid w:val="000A045E"/>
    <w:rsid w:val="000A2623"/>
    <w:rsid w:val="000A3CDB"/>
    <w:rsid w:val="000A6248"/>
    <w:rsid w:val="000A73D6"/>
    <w:rsid w:val="000B0A0A"/>
    <w:rsid w:val="000B0A23"/>
    <w:rsid w:val="000B12F9"/>
    <w:rsid w:val="000B17F4"/>
    <w:rsid w:val="000B42CB"/>
    <w:rsid w:val="000B513F"/>
    <w:rsid w:val="000B5363"/>
    <w:rsid w:val="000B6EB9"/>
    <w:rsid w:val="000B7E71"/>
    <w:rsid w:val="000C08FC"/>
    <w:rsid w:val="000C0C0F"/>
    <w:rsid w:val="000C22B9"/>
    <w:rsid w:val="000C27D2"/>
    <w:rsid w:val="000C3BEB"/>
    <w:rsid w:val="000C479D"/>
    <w:rsid w:val="000C6DA6"/>
    <w:rsid w:val="000D1F6F"/>
    <w:rsid w:val="000D2945"/>
    <w:rsid w:val="000D365F"/>
    <w:rsid w:val="000D37EA"/>
    <w:rsid w:val="000D45DB"/>
    <w:rsid w:val="000D45E3"/>
    <w:rsid w:val="000D4EFE"/>
    <w:rsid w:val="000D52EF"/>
    <w:rsid w:val="000D5AD3"/>
    <w:rsid w:val="000D6E73"/>
    <w:rsid w:val="000E10CD"/>
    <w:rsid w:val="000E2D52"/>
    <w:rsid w:val="000E68E4"/>
    <w:rsid w:val="000F12F8"/>
    <w:rsid w:val="000F2138"/>
    <w:rsid w:val="000F71AA"/>
    <w:rsid w:val="0010115A"/>
    <w:rsid w:val="00105D71"/>
    <w:rsid w:val="00106B6B"/>
    <w:rsid w:val="00107730"/>
    <w:rsid w:val="0011076F"/>
    <w:rsid w:val="00111383"/>
    <w:rsid w:val="00111D50"/>
    <w:rsid w:val="00111DB9"/>
    <w:rsid w:val="001125A9"/>
    <w:rsid w:val="00112A5D"/>
    <w:rsid w:val="0011361C"/>
    <w:rsid w:val="001136FF"/>
    <w:rsid w:val="00113BAF"/>
    <w:rsid w:val="00113BC2"/>
    <w:rsid w:val="00114DD5"/>
    <w:rsid w:val="00115AE3"/>
    <w:rsid w:val="00117677"/>
    <w:rsid w:val="00117829"/>
    <w:rsid w:val="00120034"/>
    <w:rsid w:val="00120052"/>
    <w:rsid w:val="00120567"/>
    <w:rsid w:val="00120A7F"/>
    <w:rsid w:val="00121210"/>
    <w:rsid w:val="00121B58"/>
    <w:rsid w:val="00122DF1"/>
    <w:rsid w:val="00123E24"/>
    <w:rsid w:val="00124ADF"/>
    <w:rsid w:val="00124D55"/>
    <w:rsid w:val="00130082"/>
    <w:rsid w:val="00130531"/>
    <w:rsid w:val="00131BF9"/>
    <w:rsid w:val="00131D37"/>
    <w:rsid w:val="00132E11"/>
    <w:rsid w:val="00135735"/>
    <w:rsid w:val="00135C0D"/>
    <w:rsid w:val="0013657C"/>
    <w:rsid w:val="00136A23"/>
    <w:rsid w:val="00137DE6"/>
    <w:rsid w:val="001450F8"/>
    <w:rsid w:val="0014537D"/>
    <w:rsid w:val="00145FB9"/>
    <w:rsid w:val="00146896"/>
    <w:rsid w:val="001468BA"/>
    <w:rsid w:val="001474CE"/>
    <w:rsid w:val="001511D2"/>
    <w:rsid w:val="0015150D"/>
    <w:rsid w:val="001515D3"/>
    <w:rsid w:val="00151CF1"/>
    <w:rsid w:val="0015236E"/>
    <w:rsid w:val="00152617"/>
    <w:rsid w:val="00154413"/>
    <w:rsid w:val="0015719C"/>
    <w:rsid w:val="001578A3"/>
    <w:rsid w:val="00160B10"/>
    <w:rsid w:val="00161AEE"/>
    <w:rsid w:val="001621FB"/>
    <w:rsid w:val="001642AB"/>
    <w:rsid w:val="00164BE5"/>
    <w:rsid w:val="00167B01"/>
    <w:rsid w:val="00170776"/>
    <w:rsid w:val="00170DE9"/>
    <w:rsid w:val="001719DE"/>
    <w:rsid w:val="0017214D"/>
    <w:rsid w:val="00175D4B"/>
    <w:rsid w:val="0017681B"/>
    <w:rsid w:val="0018065A"/>
    <w:rsid w:val="00181A7B"/>
    <w:rsid w:val="001839B9"/>
    <w:rsid w:val="00183D4C"/>
    <w:rsid w:val="0018492C"/>
    <w:rsid w:val="00186F99"/>
    <w:rsid w:val="001874D9"/>
    <w:rsid w:val="00187931"/>
    <w:rsid w:val="00187D4A"/>
    <w:rsid w:val="001909DF"/>
    <w:rsid w:val="001932D3"/>
    <w:rsid w:val="00194D0F"/>
    <w:rsid w:val="00196AF5"/>
    <w:rsid w:val="00196E16"/>
    <w:rsid w:val="00197095"/>
    <w:rsid w:val="0019734D"/>
    <w:rsid w:val="00197399"/>
    <w:rsid w:val="00197A79"/>
    <w:rsid w:val="001A04F2"/>
    <w:rsid w:val="001A0D5D"/>
    <w:rsid w:val="001A112E"/>
    <w:rsid w:val="001A2A6A"/>
    <w:rsid w:val="001A3197"/>
    <w:rsid w:val="001A38C6"/>
    <w:rsid w:val="001A4181"/>
    <w:rsid w:val="001A5799"/>
    <w:rsid w:val="001A6E0A"/>
    <w:rsid w:val="001B0BC3"/>
    <w:rsid w:val="001B0E9D"/>
    <w:rsid w:val="001B1DEA"/>
    <w:rsid w:val="001B2D7A"/>
    <w:rsid w:val="001B2DB9"/>
    <w:rsid w:val="001B31B5"/>
    <w:rsid w:val="001B400B"/>
    <w:rsid w:val="001B654A"/>
    <w:rsid w:val="001B782D"/>
    <w:rsid w:val="001B7BC3"/>
    <w:rsid w:val="001C24D2"/>
    <w:rsid w:val="001C2922"/>
    <w:rsid w:val="001C587B"/>
    <w:rsid w:val="001C62D7"/>
    <w:rsid w:val="001C62F9"/>
    <w:rsid w:val="001C6BD3"/>
    <w:rsid w:val="001D239A"/>
    <w:rsid w:val="001D3923"/>
    <w:rsid w:val="001D4649"/>
    <w:rsid w:val="001D4C4D"/>
    <w:rsid w:val="001D5471"/>
    <w:rsid w:val="001D6C6C"/>
    <w:rsid w:val="001D7C0C"/>
    <w:rsid w:val="001E2618"/>
    <w:rsid w:val="001E3689"/>
    <w:rsid w:val="001E38BE"/>
    <w:rsid w:val="001E4A99"/>
    <w:rsid w:val="001E4BE8"/>
    <w:rsid w:val="001E51F8"/>
    <w:rsid w:val="001E68E7"/>
    <w:rsid w:val="001F0015"/>
    <w:rsid w:val="001F1F96"/>
    <w:rsid w:val="001F2A2A"/>
    <w:rsid w:val="001F2E8E"/>
    <w:rsid w:val="001F36D7"/>
    <w:rsid w:val="001F3BEE"/>
    <w:rsid w:val="001F4F46"/>
    <w:rsid w:val="001F6A95"/>
    <w:rsid w:val="001F6C4B"/>
    <w:rsid w:val="001F72D3"/>
    <w:rsid w:val="001F758E"/>
    <w:rsid w:val="00200E30"/>
    <w:rsid w:val="002013D4"/>
    <w:rsid w:val="002058AC"/>
    <w:rsid w:val="002067D1"/>
    <w:rsid w:val="00207B0B"/>
    <w:rsid w:val="00207C3F"/>
    <w:rsid w:val="002126C5"/>
    <w:rsid w:val="002129BC"/>
    <w:rsid w:val="00212DC3"/>
    <w:rsid w:val="00212E0F"/>
    <w:rsid w:val="00213F92"/>
    <w:rsid w:val="00216A11"/>
    <w:rsid w:val="0021798D"/>
    <w:rsid w:val="00222E25"/>
    <w:rsid w:val="00222E9D"/>
    <w:rsid w:val="00223318"/>
    <w:rsid w:val="002271ED"/>
    <w:rsid w:val="00227574"/>
    <w:rsid w:val="00231FC9"/>
    <w:rsid w:val="00233582"/>
    <w:rsid w:val="00234BE0"/>
    <w:rsid w:val="00235DBF"/>
    <w:rsid w:val="00240861"/>
    <w:rsid w:val="002426C5"/>
    <w:rsid w:val="0024273A"/>
    <w:rsid w:val="00243B62"/>
    <w:rsid w:val="002507D1"/>
    <w:rsid w:val="0025237B"/>
    <w:rsid w:val="00252B5E"/>
    <w:rsid w:val="002531BF"/>
    <w:rsid w:val="00253CBC"/>
    <w:rsid w:val="00254100"/>
    <w:rsid w:val="002549F1"/>
    <w:rsid w:val="002558A3"/>
    <w:rsid w:val="0025655F"/>
    <w:rsid w:val="002568A8"/>
    <w:rsid w:val="002569DE"/>
    <w:rsid w:val="002619A5"/>
    <w:rsid w:val="0026223C"/>
    <w:rsid w:val="00266E4E"/>
    <w:rsid w:val="00272E5E"/>
    <w:rsid w:val="002735E3"/>
    <w:rsid w:val="00273F73"/>
    <w:rsid w:val="002742C6"/>
    <w:rsid w:val="002743F9"/>
    <w:rsid w:val="00275B1F"/>
    <w:rsid w:val="00276262"/>
    <w:rsid w:val="00276E1A"/>
    <w:rsid w:val="00277404"/>
    <w:rsid w:val="0028215A"/>
    <w:rsid w:val="002835E6"/>
    <w:rsid w:val="002854C1"/>
    <w:rsid w:val="0028562F"/>
    <w:rsid w:val="00285933"/>
    <w:rsid w:val="002877C2"/>
    <w:rsid w:val="00287F07"/>
    <w:rsid w:val="002911B1"/>
    <w:rsid w:val="00291DB5"/>
    <w:rsid w:val="00293099"/>
    <w:rsid w:val="00294AAD"/>
    <w:rsid w:val="00294BD2"/>
    <w:rsid w:val="0029538C"/>
    <w:rsid w:val="00295E02"/>
    <w:rsid w:val="00297BE3"/>
    <w:rsid w:val="002A248E"/>
    <w:rsid w:val="002A2506"/>
    <w:rsid w:val="002A2AC8"/>
    <w:rsid w:val="002A2E58"/>
    <w:rsid w:val="002A2E5A"/>
    <w:rsid w:val="002A2F37"/>
    <w:rsid w:val="002A4B94"/>
    <w:rsid w:val="002A4E9D"/>
    <w:rsid w:val="002A52D1"/>
    <w:rsid w:val="002A5479"/>
    <w:rsid w:val="002A5918"/>
    <w:rsid w:val="002A66AC"/>
    <w:rsid w:val="002A78CB"/>
    <w:rsid w:val="002A7B38"/>
    <w:rsid w:val="002B182E"/>
    <w:rsid w:val="002B2859"/>
    <w:rsid w:val="002B29C1"/>
    <w:rsid w:val="002B4CD4"/>
    <w:rsid w:val="002B570B"/>
    <w:rsid w:val="002B613E"/>
    <w:rsid w:val="002B6C36"/>
    <w:rsid w:val="002B7B5A"/>
    <w:rsid w:val="002C114B"/>
    <w:rsid w:val="002C19C9"/>
    <w:rsid w:val="002C2C50"/>
    <w:rsid w:val="002C3D7B"/>
    <w:rsid w:val="002C4973"/>
    <w:rsid w:val="002C500B"/>
    <w:rsid w:val="002C5268"/>
    <w:rsid w:val="002C636C"/>
    <w:rsid w:val="002C65EB"/>
    <w:rsid w:val="002C7EEB"/>
    <w:rsid w:val="002D05DF"/>
    <w:rsid w:val="002D4594"/>
    <w:rsid w:val="002D5582"/>
    <w:rsid w:val="002D5F57"/>
    <w:rsid w:val="002E0C22"/>
    <w:rsid w:val="002E1E33"/>
    <w:rsid w:val="002E25A3"/>
    <w:rsid w:val="002E2CA8"/>
    <w:rsid w:val="002E2E78"/>
    <w:rsid w:val="002E3807"/>
    <w:rsid w:val="002E465A"/>
    <w:rsid w:val="002E6A17"/>
    <w:rsid w:val="002E6C11"/>
    <w:rsid w:val="002E7A57"/>
    <w:rsid w:val="002F0DEC"/>
    <w:rsid w:val="002F111A"/>
    <w:rsid w:val="002F1B32"/>
    <w:rsid w:val="002F27CD"/>
    <w:rsid w:val="002F327E"/>
    <w:rsid w:val="002F53A4"/>
    <w:rsid w:val="002F53B7"/>
    <w:rsid w:val="002F60B7"/>
    <w:rsid w:val="002F7995"/>
    <w:rsid w:val="00300638"/>
    <w:rsid w:val="00301356"/>
    <w:rsid w:val="003024C4"/>
    <w:rsid w:val="003032E8"/>
    <w:rsid w:val="0030342C"/>
    <w:rsid w:val="00303BC5"/>
    <w:rsid w:val="00303BCA"/>
    <w:rsid w:val="00305B6B"/>
    <w:rsid w:val="00306A34"/>
    <w:rsid w:val="00310D25"/>
    <w:rsid w:val="00312FDC"/>
    <w:rsid w:val="00313F12"/>
    <w:rsid w:val="00314632"/>
    <w:rsid w:val="00314881"/>
    <w:rsid w:val="0031577D"/>
    <w:rsid w:val="00315BCF"/>
    <w:rsid w:val="0031607D"/>
    <w:rsid w:val="003174C0"/>
    <w:rsid w:val="003218B9"/>
    <w:rsid w:val="003254DA"/>
    <w:rsid w:val="003256E2"/>
    <w:rsid w:val="003269C1"/>
    <w:rsid w:val="00326BF5"/>
    <w:rsid w:val="00326CA1"/>
    <w:rsid w:val="00326E72"/>
    <w:rsid w:val="003273E7"/>
    <w:rsid w:val="00331389"/>
    <w:rsid w:val="00332A52"/>
    <w:rsid w:val="00334257"/>
    <w:rsid w:val="00334B8C"/>
    <w:rsid w:val="003355C1"/>
    <w:rsid w:val="00342B5C"/>
    <w:rsid w:val="0034473C"/>
    <w:rsid w:val="003447FD"/>
    <w:rsid w:val="0034485B"/>
    <w:rsid w:val="00346570"/>
    <w:rsid w:val="00347A72"/>
    <w:rsid w:val="00351380"/>
    <w:rsid w:val="00354DCE"/>
    <w:rsid w:val="00355F6D"/>
    <w:rsid w:val="00356223"/>
    <w:rsid w:val="00356395"/>
    <w:rsid w:val="00356FB2"/>
    <w:rsid w:val="003612DD"/>
    <w:rsid w:val="00361B15"/>
    <w:rsid w:val="0036227C"/>
    <w:rsid w:val="00362280"/>
    <w:rsid w:val="00364768"/>
    <w:rsid w:val="00365402"/>
    <w:rsid w:val="00366D34"/>
    <w:rsid w:val="0036755B"/>
    <w:rsid w:val="003719BB"/>
    <w:rsid w:val="00371EAC"/>
    <w:rsid w:val="0037430C"/>
    <w:rsid w:val="00374351"/>
    <w:rsid w:val="00375A4F"/>
    <w:rsid w:val="003762C8"/>
    <w:rsid w:val="00376776"/>
    <w:rsid w:val="00376F89"/>
    <w:rsid w:val="00376F8D"/>
    <w:rsid w:val="0038157F"/>
    <w:rsid w:val="003835D7"/>
    <w:rsid w:val="003843E1"/>
    <w:rsid w:val="0038564D"/>
    <w:rsid w:val="00385793"/>
    <w:rsid w:val="0038637F"/>
    <w:rsid w:val="00386D8A"/>
    <w:rsid w:val="00387D82"/>
    <w:rsid w:val="00391073"/>
    <w:rsid w:val="00391CAB"/>
    <w:rsid w:val="00392463"/>
    <w:rsid w:val="00392B62"/>
    <w:rsid w:val="003936B7"/>
    <w:rsid w:val="00393995"/>
    <w:rsid w:val="00395C19"/>
    <w:rsid w:val="00395F72"/>
    <w:rsid w:val="00397ECA"/>
    <w:rsid w:val="003A0270"/>
    <w:rsid w:val="003A17C3"/>
    <w:rsid w:val="003A1F29"/>
    <w:rsid w:val="003A2B66"/>
    <w:rsid w:val="003A2F2A"/>
    <w:rsid w:val="003A32CB"/>
    <w:rsid w:val="003A44AB"/>
    <w:rsid w:val="003A4F0D"/>
    <w:rsid w:val="003A61B1"/>
    <w:rsid w:val="003A6933"/>
    <w:rsid w:val="003A6A61"/>
    <w:rsid w:val="003A6A76"/>
    <w:rsid w:val="003A6BF5"/>
    <w:rsid w:val="003B0E4D"/>
    <w:rsid w:val="003B17AF"/>
    <w:rsid w:val="003B1BFE"/>
    <w:rsid w:val="003B252B"/>
    <w:rsid w:val="003B4AD2"/>
    <w:rsid w:val="003B5164"/>
    <w:rsid w:val="003B5E35"/>
    <w:rsid w:val="003C27EE"/>
    <w:rsid w:val="003C3756"/>
    <w:rsid w:val="003C3B90"/>
    <w:rsid w:val="003C3F75"/>
    <w:rsid w:val="003C43AA"/>
    <w:rsid w:val="003C45A3"/>
    <w:rsid w:val="003C51E6"/>
    <w:rsid w:val="003C5EC6"/>
    <w:rsid w:val="003C660C"/>
    <w:rsid w:val="003D0222"/>
    <w:rsid w:val="003D25CB"/>
    <w:rsid w:val="003D2F86"/>
    <w:rsid w:val="003D3369"/>
    <w:rsid w:val="003D468E"/>
    <w:rsid w:val="003D4E79"/>
    <w:rsid w:val="003D52DF"/>
    <w:rsid w:val="003D6827"/>
    <w:rsid w:val="003D69A5"/>
    <w:rsid w:val="003D72B9"/>
    <w:rsid w:val="003D7CDA"/>
    <w:rsid w:val="003E03FD"/>
    <w:rsid w:val="003E1224"/>
    <w:rsid w:val="003E2541"/>
    <w:rsid w:val="003E2772"/>
    <w:rsid w:val="003E48BA"/>
    <w:rsid w:val="003E7472"/>
    <w:rsid w:val="003F0A3B"/>
    <w:rsid w:val="003F1894"/>
    <w:rsid w:val="003F1E94"/>
    <w:rsid w:val="003F250D"/>
    <w:rsid w:val="003F3807"/>
    <w:rsid w:val="003F3A47"/>
    <w:rsid w:val="003F3F11"/>
    <w:rsid w:val="003F48AC"/>
    <w:rsid w:val="003F6702"/>
    <w:rsid w:val="00402085"/>
    <w:rsid w:val="00403686"/>
    <w:rsid w:val="004036BD"/>
    <w:rsid w:val="0040712A"/>
    <w:rsid w:val="00407F57"/>
    <w:rsid w:val="00407F59"/>
    <w:rsid w:val="004121C0"/>
    <w:rsid w:val="0041584A"/>
    <w:rsid w:val="00415B64"/>
    <w:rsid w:val="00417646"/>
    <w:rsid w:val="00417878"/>
    <w:rsid w:val="00420162"/>
    <w:rsid w:val="0042355D"/>
    <w:rsid w:val="00427EA8"/>
    <w:rsid w:val="00430516"/>
    <w:rsid w:val="00430B6B"/>
    <w:rsid w:val="0043314E"/>
    <w:rsid w:val="00434999"/>
    <w:rsid w:val="0043629A"/>
    <w:rsid w:val="00437F6F"/>
    <w:rsid w:val="00440A75"/>
    <w:rsid w:val="004414A7"/>
    <w:rsid w:val="004426B6"/>
    <w:rsid w:val="0044340E"/>
    <w:rsid w:val="004444F7"/>
    <w:rsid w:val="004451A2"/>
    <w:rsid w:val="00447A77"/>
    <w:rsid w:val="00450ABF"/>
    <w:rsid w:val="00450E09"/>
    <w:rsid w:val="00451622"/>
    <w:rsid w:val="00452156"/>
    <w:rsid w:val="00453C12"/>
    <w:rsid w:val="004560B4"/>
    <w:rsid w:val="0045688B"/>
    <w:rsid w:val="00456EAC"/>
    <w:rsid w:val="004619F8"/>
    <w:rsid w:val="00461ACA"/>
    <w:rsid w:val="0046241D"/>
    <w:rsid w:val="004649BF"/>
    <w:rsid w:val="00465AB5"/>
    <w:rsid w:val="00470E64"/>
    <w:rsid w:val="00472359"/>
    <w:rsid w:val="00472905"/>
    <w:rsid w:val="00475ADC"/>
    <w:rsid w:val="004764A3"/>
    <w:rsid w:val="00480BEF"/>
    <w:rsid w:val="00480CF2"/>
    <w:rsid w:val="00481A69"/>
    <w:rsid w:val="0048285B"/>
    <w:rsid w:val="00483C06"/>
    <w:rsid w:val="00484463"/>
    <w:rsid w:val="00485176"/>
    <w:rsid w:val="00485982"/>
    <w:rsid w:val="00485F6B"/>
    <w:rsid w:val="00485FF8"/>
    <w:rsid w:val="00486F9D"/>
    <w:rsid w:val="0049292B"/>
    <w:rsid w:val="00493A94"/>
    <w:rsid w:val="00494E71"/>
    <w:rsid w:val="0049614D"/>
    <w:rsid w:val="00496D55"/>
    <w:rsid w:val="004976D7"/>
    <w:rsid w:val="004A2819"/>
    <w:rsid w:val="004A2F8F"/>
    <w:rsid w:val="004A4138"/>
    <w:rsid w:val="004A49AC"/>
    <w:rsid w:val="004A5080"/>
    <w:rsid w:val="004A5ADB"/>
    <w:rsid w:val="004A5F11"/>
    <w:rsid w:val="004B048E"/>
    <w:rsid w:val="004B0BCE"/>
    <w:rsid w:val="004B0D53"/>
    <w:rsid w:val="004B12D9"/>
    <w:rsid w:val="004B15D8"/>
    <w:rsid w:val="004B2A2D"/>
    <w:rsid w:val="004B2C81"/>
    <w:rsid w:val="004B37E4"/>
    <w:rsid w:val="004B416A"/>
    <w:rsid w:val="004B42BD"/>
    <w:rsid w:val="004B5E26"/>
    <w:rsid w:val="004C08D3"/>
    <w:rsid w:val="004C34D9"/>
    <w:rsid w:val="004C44C4"/>
    <w:rsid w:val="004C471F"/>
    <w:rsid w:val="004C4879"/>
    <w:rsid w:val="004C5557"/>
    <w:rsid w:val="004C6B17"/>
    <w:rsid w:val="004C6CEA"/>
    <w:rsid w:val="004C73F1"/>
    <w:rsid w:val="004D0117"/>
    <w:rsid w:val="004D1478"/>
    <w:rsid w:val="004D1C78"/>
    <w:rsid w:val="004D2BE2"/>
    <w:rsid w:val="004D4122"/>
    <w:rsid w:val="004D4221"/>
    <w:rsid w:val="004D5386"/>
    <w:rsid w:val="004D7A91"/>
    <w:rsid w:val="004D7DF0"/>
    <w:rsid w:val="004E13E7"/>
    <w:rsid w:val="004E160E"/>
    <w:rsid w:val="004E24B6"/>
    <w:rsid w:val="004E24C8"/>
    <w:rsid w:val="004E2790"/>
    <w:rsid w:val="004E373D"/>
    <w:rsid w:val="004E3A53"/>
    <w:rsid w:val="004E42B6"/>
    <w:rsid w:val="004E7070"/>
    <w:rsid w:val="004E7183"/>
    <w:rsid w:val="004F1228"/>
    <w:rsid w:val="004F2662"/>
    <w:rsid w:val="004F3306"/>
    <w:rsid w:val="004F396D"/>
    <w:rsid w:val="004F3B69"/>
    <w:rsid w:val="004F4686"/>
    <w:rsid w:val="004F6203"/>
    <w:rsid w:val="004F63AE"/>
    <w:rsid w:val="004F717F"/>
    <w:rsid w:val="004F7B77"/>
    <w:rsid w:val="00500972"/>
    <w:rsid w:val="00500A61"/>
    <w:rsid w:val="00502A4C"/>
    <w:rsid w:val="00505BFF"/>
    <w:rsid w:val="00505E69"/>
    <w:rsid w:val="00506105"/>
    <w:rsid w:val="005066CD"/>
    <w:rsid w:val="00506BAE"/>
    <w:rsid w:val="00506D11"/>
    <w:rsid w:val="00510489"/>
    <w:rsid w:val="00510B7D"/>
    <w:rsid w:val="00510E35"/>
    <w:rsid w:val="005112D0"/>
    <w:rsid w:val="00511D75"/>
    <w:rsid w:val="00511DD1"/>
    <w:rsid w:val="0051350D"/>
    <w:rsid w:val="00513874"/>
    <w:rsid w:val="00513DF0"/>
    <w:rsid w:val="00514C35"/>
    <w:rsid w:val="005164BB"/>
    <w:rsid w:val="005164BE"/>
    <w:rsid w:val="00517E48"/>
    <w:rsid w:val="00522DB3"/>
    <w:rsid w:val="00522E60"/>
    <w:rsid w:val="0052378E"/>
    <w:rsid w:val="0052564D"/>
    <w:rsid w:val="0052608B"/>
    <w:rsid w:val="005263C3"/>
    <w:rsid w:val="00527855"/>
    <w:rsid w:val="005304BB"/>
    <w:rsid w:val="00531FCE"/>
    <w:rsid w:val="00533111"/>
    <w:rsid w:val="0053384A"/>
    <w:rsid w:val="00534815"/>
    <w:rsid w:val="0053504B"/>
    <w:rsid w:val="00536477"/>
    <w:rsid w:val="005368A6"/>
    <w:rsid w:val="00537610"/>
    <w:rsid w:val="00537FDA"/>
    <w:rsid w:val="00540761"/>
    <w:rsid w:val="00544BC4"/>
    <w:rsid w:val="00547A05"/>
    <w:rsid w:val="00551D78"/>
    <w:rsid w:val="00551D7B"/>
    <w:rsid w:val="005525AE"/>
    <w:rsid w:val="005537C4"/>
    <w:rsid w:val="00553B0D"/>
    <w:rsid w:val="00554319"/>
    <w:rsid w:val="00555F53"/>
    <w:rsid w:val="00556CD4"/>
    <w:rsid w:val="005602D3"/>
    <w:rsid w:val="00564AA3"/>
    <w:rsid w:val="0056552F"/>
    <w:rsid w:val="00567442"/>
    <w:rsid w:val="0057096D"/>
    <w:rsid w:val="0057097A"/>
    <w:rsid w:val="0057234A"/>
    <w:rsid w:val="0057520C"/>
    <w:rsid w:val="00575792"/>
    <w:rsid w:val="0058001D"/>
    <w:rsid w:val="00580C09"/>
    <w:rsid w:val="00580CA2"/>
    <w:rsid w:val="005810BD"/>
    <w:rsid w:val="00583FB3"/>
    <w:rsid w:val="0058493E"/>
    <w:rsid w:val="00587627"/>
    <w:rsid w:val="0059181D"/>
    <w:rsid w:val="00591F4D"/>
    <w:rsid w:val="00592E2B"/>
    <w:rsid w:val="00593582"/>
    <w:rsid w:val="00593786"/>
    <w:rsid w:val="00593D14"/>
    <w:rsid w:val="00593D71"/>
    <w:rsid w:val="00594104"/>
    <w:rsid w:val="00595FBA"/>
    <w:rsid w:val="005A05C9"/>
    <w:rsid w:val="005A1F82"/>
    <w:rsid w:val="005A2447"/>
    <w:rsid w:val="005A388B"/>
    <w:rsid w:val="005A3EDF"/>
    <w:rsid w:val="005A4098"/>
    <w:rsid w:val="005A4F86"/>
    <w:rsid w:val="005A6CD8"/>
    <w:rsid w:val="005B00C8"/>
    <w:rsid w:val="005B0AC9"/>
    <w:rsid w:val="005B1C41"/>
    <w:rsid w:val="005B3709"/>
    <w:rsid w:val="005B620E"/>
    <w:rsid w:val="005B69AB"/>
    <w:rsid w:val="005C05CA"/>
    <w:rsid w:val="005C1B42"/>
    <w:rsid w:val="005C29B0"/>
    <w:rsid w:val="005C3FE3"/>
    <w:rsid w:val="005C52DF"/>
    <w:rsid w:val="005C5574"/>
    <w:rsid w:val="005C5890"/>
    <w:rsid w:val="005C6E24"/>
    <w:rsid w:val="005D0612"/>
    <w:rsid w:val="005D0A43"/>
    <w:rsid w:val="005D0D75"/>
    <w:rsid w:val="005D1B81"/>
    <w:rsid w:val="005D1D6C"/>
    <w:rsid w:val="005D309D"/>
    <w:rsid w:val="005D447A"/>
    <w:rsid w:val="005D45AA"/>
    <w:rsid w:val="005D5328"/>
    <w:rsid w:val="005D64AC"/>
    <w:rsid w:val="005E212E"/>
    <w:rsid w:val="005E29BA"/>
    <w:rsid w:val="005E2F47"/>
    <w:rsid w:val="005E418B"/>
    <w:rsid w:val="005E4300"/>
    <w:rsid w:val="005E436F"/>
    <w:rsid w:val="005E6B02"/>
    <w:rsid w:val="005E7B1F"/>
    <w:rsid w:val="005F007E"/>
    <w:rsid w:val="005F32BF"/>
    <w:rsid w:val="005F405F"/>
    <w:rsid w:val="005F4F00"/>
    <w:rsid w:val="005F6964"/>
    <w:rsid w:val="005F7B32"/>
    <w:rsid w:val="005F7D1C"/>
    <w:rsid w:val="006009F5"/>
    <w:rsid w:val="00602E38"/>
    <w:rsid w:val="00603476"/>
    <w:rsid w:val="00605D4D"/>
    <w:rsid w:val="00606933"/>
    <w:rsid w:val="00607777"/>
    <w:rsid w:val="00607B97"/>
    <w:rsid w:val="00611B3D"/>
    <w:rsid w:val="006125C1"/>
    <w:rsid w:val="00612B80"/>
    <w:rsid w:val="0061309C"/>
    <w:rsid w:val="006149A4"/>
    <w:rsid w:val="00616458"/>
    <w:rsid w:val="006168BA"/>
    <w:rsid w:val="00617033"/>
    <w:rsid w:val="00617CB8"/>
    <w:rsid w:val="006201E1"/>
    <w:rsid w:val="006204AE"/>
    <w:rsid w:val="006215B1"/>
    <w:rsid w:val="00621B4D"/>
    <w:rsid w:val="00622B21"/>
    <w:rsid w:val="0062326D"/>
    <w:rsid w:val="006237D5"/>
    <w:rsid w:val="0062461E"/>
    <w:rsid w:val="00624B47"/>
    <w:rsid w:val="0062510E"/>
    <w:rsid w:val="0062688F"/>
    <w:rsid w:val="00631E7E"/>
    <w:rsid w:val="006329CB"/>
    <w:rsid w:val="00633F37"/>
    <w:rsid w:val="00635BEF"/>
    <w:rsid w:val="00640A51"/>
    <w:rsid w:val="00641F54"/>
    <w:rsid w:val="00642BAE"/>
    <w:rsid w:val="00643549"/>
    <w:rsid w:val="00643C37"/>
    <w:rsid w:val="0064665C"/>
    <w:rsid w:val="00647008"/>
    <w:rsid w:val="006470F8"/>
    <w:rsid w:val="00650841"/>
    <w:rsid w:val="00650BA9"/>
    <w:rsid w:val="00650FD1"/>
    <w:rsid w:val="00651CA8"/>
    <w:rsid w:val="006527FD"/>
    <w:rsid w:val="00653041"/>
    <w:rsid w:val="006542CC"/>
    <w:rsid w:val="0065441E"/>
    <w:rsid w:val="00654A4F"/>
    <w:rsid w:val="00656092"/>
    <w:rsid w:val="00656480"/>
    <w:rsid w:val="0065655D"/>
    <w:rsid w:val="00661737"/>
    <w:rsid w:val="00662C0B"/>
    <w:rsid w:val="00663094"/>
    <w:rsid w:val="006635E5"/>
    <w:rsid w:val="00663D32"/>
    <w:rsid w:val="00666A5B"/>
    <w:rsid w:val="00671575"/>
    <w:rsid w:val="00672983"/>
    <w:rsid w:val="0067357D"/>
    <w:rsid w:val="0067599F"/>
    <w:rsid w:val="00675AD7"/>
    <w:rsid w:val="0067678B"/>
    <w:rsid w:val="00676FAB"/>
    <w:rsid w:val="006774AC"/>
    <w:rsid w:val="006800A4"/>
    <w:rsid w:val="00681129"/>
    <w:rsid w:val="00683567"/>
    <w:rsid w:val="00683A6F"/>
    <w:rsid w:val="00683C47"/>
    <w:rsid w:val="00685743"/>
    <w:rsid w:val="006857AD"/>
    <w:rsid w:val="00685CCA"/>
    <w:rsid w:val="00686172"/>
    <w:rsid w:val="00687068"/>
    <w:rsid w:val="00690CE1"/>
    <w:rsid w:val="006918F8"/>
    <w:rsid w:val="006922F5"/>
    <w:rsid w:val="0069244F"/>
    <w:rsid w:val="006950E3"/>
    <w:rsid w:val="0069604F"/>
    <w:rsid w:val="0069624A"/>
    <w:rsid w:val="00697B6A"/>
    <w:rsid w:val="006A1753"/>
    <w:rsid w:val="006A19FA"/>
    <w:rsid w:val="006A1EF4"/>
    <w:rsid w:val="006A271A"/>
    <w:rsid w:val="006A3415"/>
    <w:rsid w:val="006A3925"/>
    <w:rsid w:val="006A3B1B"/>
    <w:rsid w:val="006A51B5"/>
    <w:rsid w:val="006A5A22"/>
    <w:rsid w:val="006A5DC1"/>
    <w:rsid w:val="006A64F8"/>
    <w:rsid w:val="006A738B"/>
    <w:rsid w:val="006A7491"/>
    <w:rsid w:val="006A776A"/>
    <w:rsid w:val="006A7810"/>
    <w:rsid w:val="006A7925"/>
    <w:rsid w:val="006B1F25"/>
    <w:rsid w:val="006B38C0"/>
    <w:rsid w:val="006B5A83"/>
    <w:rsid w:val="006B5EE6"/>
    <w:rsid w:val="006B5F0B"/>
    <w:rsid w:val="006B6B7F"/>
    <w:rsid w:val="006B6F53"/>
    <w:rsid w:val="006B75C4"/>
    <w:rsid w:val="006B7944"/>
    <w:rsid w:val="006C2EB9"/>
    <w:rsid w:val="006C3A9A"/>
    <w:rsid w:val="006C53DC"/>
    <w:rsid w:val="006C556B"/>
    <w:rsid w:val="006C5E62"/>
    <w:rsid w:val="006C655E"/>
    <w:rsid w:val="006D24F8"/>
    <w:rsid w:val="006D25FA"/>
    <w:rsid w:val="006D26F5"/>
    <w:rsid w:val="006D43D8"/>
    <w:rsid w:val="006D4482"/>
    <w:rsid w:val="006D55F2"/>
    <w:rsid w:val="006D5757"/>
    <w:rsid w:val="006D7A1E"/>
    <w:rsid w:val="006E2894"/>
    <w:rsid w:val="006E447A"/>
    <w:rsid w:val="006E489F"/>
    <w:rsid w:val="006E55E1"/>
    <w:rsid w:val="006E60A1"/>
    <w:rsid w:val="006E7DA9"/>
    <w:rsid w:val="006F0BAA"/>
    <w:rsid w:val="006F2B43"/>
    <w:rsid w:val="006F2C61"/>
    <w:rsid w:val="006F3A2B"/>
    <w:rsid w:val="006F4A06"/>
    <w:rsid w:val="006F577F"/>
    <w:rsid w:val="006F5FD5"/>
    <w:rsid w:val="007004A0"/>
    <w:rsid w:val="007029FA"/>
    <w:rsid w:val="00706557"/>
    <w:rsid w:val="00707702"/>
    <w:rsid w:val="00707C7B"/>
    <w:rsid w:val="00710D92"/>
    <w:rsid w:val="00710ECD"/>
    <w:rsid w:val="007122C9"/>
    <w:rsid w:val="00715409"/>
    <w:rsid w:val="007179A0"/>
    <w:rsid w:val="007202B6"/>
    <w:rsid w:val="00720F47"/>
    <w:rsid w:val="0072187C"/>
    <w:rsid w:val="007218C9"/>
    <w:rsid w:val="007238F6"/>
    <w:rsid w:val="00723D94"/>
    <w:rsid w:val="00724BDB"/>
    <w:rsid w:val="00725472"/>
    <w:rsid w:val="007271C0"/>
    <w:rsid w:val="0073076E"/>
    <w:rsid w:val="0073132D"/>
    <w:rsid w:val="00731C11"/>
    <w:rsid w:val="007336D9"/>
    <w:rsid w:val="00734990"/>
    <w:rsid w:val="00734BCA"/>
    <w:rsid w:val="00734FD7"/>
    <w:rsid w:val="0073682F"/>
    <w:rsid w:val="00740569"/>
    <w:rsid w:val="00740705"/>
    <w:rsid w:val="007421A7"/>
    <w:rsid w:val="00744B90"/>
    <w:rsid w:val="007458C4"/>
    <w:rsid w:val="00746F7D"/>
    <w:rsid w:val="00747969"/>
    <w:rsid w:val="00747FC3"/>
    <w:rsid w:val="007504D4"/>
    <w:rsid w:val="00750F00"/>
    <w:rsid w:val="00752478"/>
    <w:rsid w:val="00752993"/>
    <w:rsid w:val="00752CA5"/>
    <w:rsid w:val="00752E85"/>
    <w:rsid w:val="007533C6"/>
    <w:rsid w:val="007537A4"/>
    <w:rsid w:val="00753D28"/>
    <w:rsid w:val="00755F62"/>
    <w:rsid w:val="0075675D"/>
    <w:rsid w:val="0075758C"/>
    <w:rsid w:val="00761D1B"/>
    <w:rsid w:val="00762096"/>
    <w:rsid w:val="00762A36"/>
    <w:rsid w:val="00762DB6"/>
    <w:rsid w:val="00766F0D"/>
    <w:rsid w:val="0076746B"/>
    <w:rsid w:val="0077023A"/>
    <w:rsid w:val="007729CC"/>
    <w:rsid w:val="0077454C"/>
    <w:rsid w:val="00774D7C"/>
    <w:rsid w:val="00775242"/>
    <w:rsid w:val="00776A87"/>
    <w:rsid w:val="00777B46"/>
    <w:rsid w:val="00784BFB"/>
    <w:rsid w:val="007857DA"/>
    <w:rsid w:val="0078797F"/>
    <w:rsid w:val="00790856"/>
    <w:rsid w:val="00791528"/>
    <w:rsid w:val="00792445"/>
    <w:rsid w:val="007944AF"/>
    <w:rsid w:val="007953E0"/>
    <w:rsid w:val="00795955"/>
    <w:rsid w:val="00796AB4"/>
    <w:rsid w:val="007971F6"/>
    <w:rsid w:val="007A03A9"/>
    <w:rsid w:val="007A0C7F"/>
    <w:rsid w:val="007A342F"/>
    <w:rsid w:val="007A3472"/>
    <w:rsid w:val="007A39A4"/>
    <w:rsid w:val="007A47EB"/>
    <w:rsid w:val="007A58D9"/>
    <w:rsid w:val="007A6662"/>
    <w:rsid w:val="007A66C4"/>
    <w:rsid w:val="007B04D4"/>
    <w:rsid w:val="007B08BC"/>
    <w:rsid w:val="007B129E"/>
    <w:rsid w:val="007B7262"/>
    <w:rsid w:val="007C0527"/>
    <w:rsid w:val="007C0FDE"/>
    <w:rsid w:val="007C15B4"/>
    <w:rsid w:val="007C175B"/>
    <w:rsid w:val="007C1F44"/>
    <w:rsid w:val="007C2812"/>
    <w:rsid w:val="007C2E4B"/>
    <w:rsid w:val="007C6553"/>
    <w:rsid w:val="007D0547"/>
    <w:rsid w:val="007D099F"/>
    <w:rsid w:val="007D11B0"/>
    <w:rsid w:val="007E051D"/>
    <w:rsid w:val="007E080A"/>
    <w:rsid w:val="007E0ACD"/>
    <w:rsid w:val="007E13C0"/>
    <w:rsid w:val="007E2874"/>
    <w:rsid w:val="007E451A"/>
    <w:rsid w:val="007E4E05"/>
    <w:rsid w:val="007E5810"/>
    <w:rsid w:val="007E5ADD"/>
    <w:rsid w:val="007E7517"/>
    <w:rsid w:val="007F070F"/>
    <w:rsid w:val="007F0CFE"/>
    <w:rsid w:val="007F17BC"/>
    <w:rsid w:val="007F4B96"/>
    <w:rsid w:val="007F55D1"/>
    <w:rsid w:val="007F5DFF"/>
    <w:rsid w:val="007F6AF5"/>
    <w:rsid w:val="007F7E7A"/>
    <w:rsid w:val="00800DD7"/>
    <w:rsid w:val="00800F71"/>
    <w:rsid w:val="00801786"/>
    <w:rsid w:val="00804324"/>
    <w:rsid w:val="0080469B"/>
    <w:rsid w:val="00804E5C"/>
    <w:rsid w:val="0080592C"/>
    <w:rsid w:val="00805A13"/>
    <w:rsid w:val="00805CCA"/>
    <w:rsid w:val="00811853"/>
    <w:rsid w:val="00811DA4"/>
    <w:rsid w:val="00813F92"/>
    <w:rsid w:val="008145E5"/>
    <w:rsid w:val="00815DBF"/>
    <w:rsid w:val="00816382"/>
    <w:rsid w:val="00816726"/>
    <w:rsid w:val="00820E84"/>
    <w:rsid w:val="00824C8A"/>
    <w:rsid w:val="008307A9"/>
    <w:rsid w:val="00831806"/>
    <w:rsid w:val="008333BC"/>
    <w:rsid w:val="00833D55"/>
    <w:rsid w:val="00834CD8"/>
    <w:rsid w:val="008364EE"/>
    <w:rsid w:val="0083740A"/>
    <w:rsid w:val="00837C89"/>
    <w:rsid w:val="00840665"/>
    <w:rsid w:val="008409C3"/>
    <w:rsid w:val="0084105D"/>
    <w:rsid w:val="00841F3C"/>
    <w:rsid w:val="0085006A"/>
    <w:rsid w:val="0085011F"/>
    <w:rsid w:val="00850805"/>
    <w:rsid w:val="008511E0"/>
    <w:rsid w:val="00851D1C"/>
    <w:rsid w:val="00852C2F"/>
    <w:rsid w:val="00852C4B"/>
    <w:rsid w:val="00853380"/>
    <w:rsid w:val="008533F2"/>
    <w:rsid w:val="0085370A"/>
    <w:rsid w:val="008538D9"/>
    <w:rsid w:val="00853E23"/>
    <w:rsid w:val="00855540"/>
    <w:rsid w:val="008555FA"/>
    <w:rsid w:val="0085692C"/>
    <w:rsid w:val="00857A83"/>
    <w:rsid w:val="0086018E"/>
    <w:rsid w:val="00860ACF"/>
    <w:rsid w:val="00861949"/>
    <w:rsid w:val="00861993"/>
    <w:rsid w:val="00862745"/>
    <w:rsid w:val="00862E70"/>
    <w:rsid w:val="0086339D"/>
    <w:rsid w:val="00865147"/>
    <w:rsid w:val="008659EF"/>
    <w:rsid w:val="008676CD"/>
    <w:rsid w:val="008706EE"/>
    <w:rsid w:val="0087223E"/>
    <w:rsid w:val="00873F8F"/>
    <w:rsid w:val="00874381"/>
    <w:rsid w:val="00876C51"/>
    <w:rsid w:val="008771DB"/>
    <w:rsid w:val="00877928"/>
    <w:rsid w:val="00877E4A"/>
    <w:rsid w:val="0088038B"/>
    <w:rsid w:val="00880650"/>
    <w:rsid w:val="008817C7"/>
    <w:rsid w:val="0088433A"/>
    <w:rsid w:val="00884F25"/>
    <w:rsid w:val="00885E94"/>
    <w:rsid w:val="008878C4"/>
    <w:rsid w:val="00890FC4"/>
    <w:rsid w:val="00891A9A"/>
    <w:rsid w:val="008920CE"/>
    <w:rsid w:val="00892177"/>
    <w:rsid w:val="00892F42"/>
    <w:rsid w:val="0089334F"/>
    <w:rsid w:val="0089428E"/>
    <w:rsid w:val="00896A17"/>
    <w:rsid w:val="008979C5"/>
    <w:rsid w:val="008A1ADC"/>
    <w:rsid w:val="008A3516"/>
    <w:rsid w:val="008A4009"/>
    <w:rsid w:val="008A6203"/>
    <w:rsid w:val="008A62F0"/>
    <w:rsid w:val="008A6AFF"/>
    <w:rsid w:val="008B365C"/>
    <w:rsid w:val="008B3895"/>
    <w:rsid w:val="008B4A35"/>
    <w:rsid w:val="008C2739"/>
    <w:rsid w:val="008C3097"/>
    <w:rsid w:val="008C4871"/>
    <w:rsid w:val="008C4D50"/>
    <w:rsid w:val="008C6C2B"/>
    <w:rsid w:val="008C7163"/>
    <w:rsid w:val="008D0383"/>
    <w:rsid w:val="008D04BE"/>
    <w:rsid w:val="008D0636"/>
    <w:rsid w:val="008D0B6D"/>
    <w:rsid w:val="008D1D56"/>
    <w:rsid w:val="008D32DA"/>
    <w:rsid w:val="008D5629"/>
    <w:rsid w:val="008E11CC"/>
    <w:rsid w:val="008E1396"/>
    <w:rsid w:val="008E2576"/>
    <w:rsid w:val="008E296F"/>
    <w:rsid w:val="008E67D6"/>
    <w:rsid w:val="008E78C3"/>
    <w:rsid w:val="008F02CE"/>
    <w:rsid w:val="008F114E"/>
    <w:rsid w:val="008F26C3"/>
    <w:rsid w:val="008F2C54"/>
    <w:rsid w:val="008F4F3C"/>
    <w:rsid w:val="008F68EE"/>
    <w:rsid w:val="008F775F"/>
    <w:rsid w:val="009001AF"/>
    <w:rsid w:val="00901ED9"/>
    <w:rsid w:val="00901F38"/>
    <w:rsid w:val="00903D08"/>
    <w:rsid w:val="00905748"/>
    <w:rsid w:val="00905A13"/>
    <w:rsid w:val="00906006"/>
    <w:rsid w:val="00906E03"/>
    <w:rsid w:val="00906F48"/>
    <w:rsid w:val="0090739F"/>
    <w:rsid w:val="00907C08"/>
    <w:rsid w:val="009106B4"/>
    <w:rsid w:val="009158D6"/>
    <w:rsid w:val="00915EC3"/>
    <w:rsid w:val="00916CC9"/>
    <w:rsid w:val="00917C84"/>
    <w:rsid w:val="00920AEC"/>
    <w:rsid w:val="00921775"/>
    <w:rsid w:val="009217C9"/>
    <w:rsid w:val="009227A6"/>
    <w:rsid w:val="00922B4D"/>
    <w:rsid w:val="00923476"/>
    <w:rsid w:val="00923AE4"/>
    <w:rsid w:val="00923B01"/>
    <w:rsid w:val="00923D78"/>
    <w:rsid w:val="0092616C"/>
    <w:rsid w:val="009276FB"/>
    <w:rsid w:val="00927908"/>
    <w:rsid w:val="00927B6A"/>
    <w:rsid w:val="0093332A"/>
    <w:rsid w:val="0093332E"/>
    <w:rsid w:val="00934DE2"/>
    <w:rsid w:val="009351FF"/>
    <w:rsid w:val="00935DD0"/>
    <w:rsid w:val="00936C68"/>
    <w:rsid w:val="00940923"/>
    <w:rsid w:val="00940EB0"/>
    <w:rsid w:val="00942AD4"/>
    <w:rsid w:val="00943772"/>
    <w:rsid w:val="009439D6"/>
    <w:rsid w:val="009447E8"/>
    <w:rsid w:val="009511C9"/>
    <w:rsid w:val="00951557"/>
    <w:rsid w:val="00951C60"/>
    <w:rsid w:val="009548CB"/>
    <w:rsid w:val="009550D5"/>
    <w:rsid w:val="00955A0A"/>
    <w:rsid w:val="009563EF"/>
    <w:rsid w:val="00956425"/>
    <w:rsid w:val="00956F16"/>
    <w:rsid w:val="009579E5"/>
    <w:rsid w:val="00960E98"/>
    <w:rsid w:val="009627CE"/>
    <w:rsid w:val="00963EAD"/>
    <w:rsid w:val="00964122"/>
    <w:rsid w:val="00965217"/>
    <w:rsid w:val="00965574"/>
    <w:rsid w:val="009658C8"/>
    <w:rsid w:val="0096686B"/>
    <w:rsid w:val="00967B87"/>
    <w:rsid w:val="009708B1"/>
    <w:rsid w:val="00971280"/>
    <w:rsid w:val="009720B7"/>
    <w:rsid w:val="00972591"/>
    <w:rsid w:val="0097357E"/>
    <w:rsid w:val="00973D4E"/>
    <w:rsid w:val="009763DB"/>
    <w:rsid w:val="0097647E"/>
    <w:rsid w:val="0098023B"/>
    <w:rsid w:val="00980B56"/>
    <w:rsid w:val="00981CF7"/>
    <w:rsid w:val="009825B9"/>
    <w:rsid w:val="00982B5E"/>
    <w:rsid w:val="00984366"/>
    <w:rsid w:val="009844F4"/>
    <w:rsid w:val="00984AA6"/>
    <w:rsid w:val="009872C4"/>
    <w:rsid w:val="009910E4"/>
    <w:rsid w:val="0099333B"/>
    <w:rsid w:val="0099370A"/>
    <w:rsid w:val="00993AA5"/>
    <w:rsid w:val="00995B65"/>
    <w:rsid w:val="0099691A"/>
    <w:rsid w:val="0099697D"/>
    <w:rsid w:val="009A05AE"/>
    <w:rsid w:val="009A06C0"/>
    <w:rsid w:val="009A0A60"/>
    <w:rsid w:val="009A0D40"/>
    <w:rsid w:val="009A1AE6"/>
    <w:rsid w:val="009A2CF0"/>
    <w:rsid w:val="009A43D9"/>
    <w:rsid w:val="009A46A6"/>
    <w:rsid w:val="009A471A"/>
    <w:rsid w:val="009A4F8E"/>
    <w:rsid w:val="009A59AE"/>
    <w:rsid w:val="009A5C38"/>
    <w:rsid w:val="009A725E"/>
    <w:rsid w:val="009A7794"/>
    <w:rsid w:val="009A7BF7"/>
    <w:rsid w:val="009B1D01"/>
    <w:rsid w:val="009B1D12"/>
    <w:rsid w:val="009B30DF"/>
    <w:rsid w:val="009B3424"/>
    <w:rsid w:val="009B37BD"/>
    <w:rsid w:val="009B4834"/>
    <w:rsid w:val="009B5A77"/>
    <w:rsid w:val="009B5BDC"/>
    <w:rsid w:val="009B6AB8"/>
    <w:rsid w:val="009B7144"/>
    <w:rsid w:val="009B7D37"/>
    <w:rsid w:val="009C0E77"/>
    <w:rsid w:val="009C11B4"/>
    <w:rsid w:val="009C12CE"/>
    <w:rsid w:val="009C20F3"/>
    <w:rsid w:val="009C2A45"/>
    <w:rsid w:val="009C358D"/>
    <w:rsid w:val="009C5136"/>
    <w:rsid w:val="009C6863"/>
    <w:rsid w:val="009D0ACE"/>
    <w:rsid w:val="009D1713"/>
    <w:rsid w:val="009D20BA"/>
    <w:rsid w:val="009D2CC0"/>
    <w:rsid w:val="009D3156"/>
    <w:rsid w:val="009D39F0"/>
    <w:rsid w:val="009D4B7A"/>
    <w:rsid w:val="009D5319"/>
    <w:rsid w:val="009D63EA"/>
    <w:rsid w:val="009D6A1F"/>
    <w:rsid w:val="009D6B4C"/>
    <w:rsid w:val="009D70E9"/>
    <w:rsid w:val="009E05BE"/>
    <w:rsid w:val="009E1D05"/>
    <w:rsid w:val="009E2DEC"/>
    <w:rsid w:val="009E3434"/>
    <w:rsid w:val="009E3FA4"/>
    <w:rsid w:val="009E42A5"/>
    <w:rsid w:val="009E584F"/>
    <w:rsid w:val="009E5863"/>
    <w:rsid w:val="009E6DE4"/>
    <w:rsid w:val="009E70C7"/>
    <w:rsid w:val="009F0011"/>
    <w:rsid w:val="009F1D34"/>
    <w:rsid w:val="009F46F5"/>
    <w:rsid w:val="009F49F6"/>
    <w:rsid w:val="009F582B"/>
    <w:rsid w:val="00A00BE6"/>
    <w:rsid w:val="00A01DC4"/>
    <w:rsid w:val="00A0273F"/>
    <w:rsid w:val="00A03467"/>
    <w:rsid w:val="00A05409"/>
    <w:rsid w:val="00A06F35"/>
    <w:rsid w:val="00A10904"/>
    <w:rsid w:val="00A11863"/>
    <w:rsid w:val="00A11FC8"/>
    <w:rsid w:val="00A12307"/>
    <w:rsid w:val="00A1246A"/>
    <w:rsid w:val="00A142C7"/>
    <w:rsid w:val="00A15C4E"/>
    <w:rsid w:val="00A164E4"/>
    <w:rsid w:val="00A16E8C"/>
    <w:rsid w:val="00A171FF"/>
    <w:rsid w:val="00A208AE"/>
    <w:rsid w:val="00A21A18"/>
    <w:rsid w:val="00A2416B"/>
    <w:rsid w:val="00A26E1F"/>
    <w:rsid w:val="00A26E51"/>
    <w:rsid w:val="00A26FD4"/>
    <w:rsid w:val="00A27A59"/>
    <w:rsid w:val="00A320C1"/>
    <w:rsid w:val="00A34CAA"/>
    <w:rsid w:val="00A352A3"/>
    <w:rsid w:val="00A3629D"/>
    <w:rsid w:val="00A400E9"/>
    <w:rsid w:val="00A43056"/>
    <w:rsid w:val="00A44FE5"/>
    <w:rsid w:val="00A46370"/>
    <w:rsid w:val="00A46737"/>
    <w:rsid w:val="00A46F70"/>
    <w:rsid w:val="00A50AAD"/>
    <w:rsid w:val="00A5226F"/>
    <w:rsid w:val="00A52471"/>
    <w:rsid w:val="00A553DF"/>
    <w:rsid w:val="00A55788"/>
    <w:rsid w:val="00A55AED"/>
    <w:rsid w:val="00A56B6E"/>
    <w:rsid w:val="00A6380A"/>
    <w:rsid w:val="00A638EE"/>
    <w:rsid w:val="00A63E6E"/>
    <w:rsid w:val="00A6511C"/>
    <w:rsid w:val="00A65DBD"/>
    <w:rsid w:val="00A65F52"/>
    <w:rsid w:val="00A66568"/>
    <w:rsid w:val="00A66898"/>
    <w:rsid w:val="00A6729F"/>
    <w:rsid w:val="00A70018"/>
    <w:rsid w:val="00A70060"/>
    <w:rsid w:val="00A710E5"/>
    <w:rsid w:val="00A725EF"/>
    <w:rsid w:val="00A7312F"/>
    <w:rsid w:val="00A74BC2"/>
    <w:rsid w:val="00A75F7B"/>
    <w:rsid w:val="00A76781"/>
    <w:rsid w:val="00A76C12"/>
    <w:rsid w:val="00A777B4"/>
    <w:rsid w:val="00A84782"/>
    <w:rsid w:val="00A852A8"/>
    <w:rsid w:val="00A87200"/>
    <w:rsid w:val="00A8769F"/>
    <w:rsid w:val="00A90A19"/>
    <w:rsid w:val="00A91454"/>
    <w:rsid w:val="00A92080"/>
    <w:rsid w:val="00A93084"/>
    <w:rsid w:val="00A9317E"/>
    <w:rsid w:val="00A94298"/>
    <w:rsid w:val="00A9497D"/>
    <w:rsid w:val="00A94D0B"/>
    <w:rsid w:val="00A95FF1"/>
    <w:rsid w:val="00A961F7"/>
    <w:rsid w:val="00A966F7"/>
    <w:rsid w:val="00A96F7C"/>
    <w:rsid w:val="00A97205"/>
    <w:rsid w:val="00A9767F"/>
    <w:rsid w:val="00AA04B6"/>
    <w:rsid w:val="00AA1842"/>
    <w:rsid w:val="00AA2708"/>
    <w:rsid w:val="00AA34F9"/>
    <w:rsid w:val="00AA5484"/>
    <w:rsid w:val="00AA6A6C"/>
    <w:rsid w:val="00AA7323"/>
    <w:rsid w:val="00AB0944"/>
    <w:rsid w:val="00AB123B"/>
    <w:rsid w:val="00AB2C00"/>
    <w:rsid w:val="00AB2E02"/>
    <w:rsid w:val="00AB421A"/>
    <w:rsid w:val="00AB64A5"/>
    <w:rsid w:val="00AB6B17"/>
    <w:rsid w:val="00AB70A7"/>
    <w:rsid w:val="00AC14FD"/>
    <w:rsid w:val="00AC332F"/>
    <w:rsid w:val="00AC707E"/>
    <w:rsid w:val="00AC7AF1"/>
    <w:rsid w:val="00AD0A1D"/>
    <w:rsid w:val="00AD12E9"/>
    <w:rsid w:val="00AD25C0"/>
    <w:rsid w:val="00AD65F7"/>
    <w:rsid w:val="00AE0711"/>
    <w:rsid w:val="00AE0E61"/>
    <w:rsid w:val="00AE2790"/>
    <w:rsid w:val="00AE3EB9"/>
    <w:rsid w:val="00AE4F8E"/>
    <w:rsid w:val="00AE5860"/>
    <w:rsid w:val="00AE6A86"/>
    <w:rsid w:val="00AF0BF3"/>
    <w:rsid w:val="00AF199F"/>
    <w:rsid w:val="00AF2420"/>
    <w:rsid w:val="00AF2845"/>
    <w:rsid w:val="00AF3691"/>
    <w:rsid w:val="00AF42B7"/>
    <w:rsid w:val="00AF4660"/>
    <w:rsid w:val="00AF53C3"/>
    <w:rsid w:val="00AF7A0E"/>
    <w:rsid w:val="00B00E32"/>
    <w:rsid w:val="00B02B73"/>
    <w:rsid w:val="00B02E55"/>
    <w:rsid w:val="00B057AF"/>
    <w:rsid w:val="00B05E68"/>
    <w:rsid w:val="00B1004F"/>
    <w:rsid w:val="00B1007F"/>
    <w:rsid w:val="00B100B3"/>
    <w:rsid w:val="00B145BA"/>
    <w:rsid w:val="00B15064"/>
    <w:rsid w:val="00B17FBB"/>
    <w:rsid w:val="00B20416"/>
    <w:rsid w:val="00B21641"/>
    <w:rsid w:val="00B218AD"/>
    <w:rsid w:val="00B2196D"/>
    <w:rsid w:val="00B2403D"/>
    <w:rsid w:val="00B243AF"/>
    <w:rsid w:val="00B24873"/>
    <w:rsid w:val="00B24FCB"/>
    <w:rsid w:val="00B25231"/>
    <w:rsid w:val="00B26719"/>
    <w:rsid w:val="00B26805"/>
    <w:rsid w:val="00B274EB"/>
    <w:rsid w:val="00B277AE"/>
    <w:rsid w:val="00B31A38"/>
    <w:rsid w:val="00B33F33"/>
    <w:rsid w:val="00B340C1"/>
    <w:rsid w:val="00B3426C"/>
    <w:rsid w:val="00B35FA2"/>
    <w:rsid w:val="00B3606F"/>
    <w:rsid w:val="00B37806"/>
    <w:rsid w:val="00B40FE3"/>
    <w:rsid w:val="00B43A8B"/>
    <w:rsid w:val="00B43CAC"/>
    <w:rsid w:val="00B4640B"/>
    <w:rsid w:val="00B47501"/>
    <w:rsid w:val="00B47CE4"/>
    <w:rsid w:val="00B5159E"/>
    <w:rsid w:val="00B51CC8"/>
    <w:rsid w:val="00B51DE6"/>
    <w:rsid w:val="00B52AEB"/>
    <w:rsid w:val="00B541F9"/>
    <w:rsid w:val="00B55347"/>
    <w:rsid w:val="00B5566A"/>
    <w:rsid w:val="00B56B2F"/>
    <w:rsid w:val="00B61060"/>
    <w:rsid w:val="00B61B27"/>
    <w:rsid w:val="00B61BD4"/>
    <w:rsid w:val="00B63EFC"/>
    <w:rsid w:val="00B65A2B"/>
    <w:rsid w:val="00B66B0C"/>
    <w:rsid w:val="00B67F4C"/>
    <w:rsid w:val="00B70DEF"/>
    <w:rsid w:val="00B713F1"/>
    <w:rsid w:val="00B717F4"/>
    <w:rsid w:val="00B72CA6"/>
    <w:rsid w:val="00B75648"/>
    <w:rsid w:val="00B808F2"/>
    <w:rsid w:val="00B82A0C"/>
    <w:rsid w:val="00B82A46"/>
    <w:rsid w:val="00B82E8A"/>
    <w:rsid w:val="00B83733"/>
    <w:rsid w:val="00B866C7"/>
    <w:rsid w:val="00B867AA"/>
    <w:rsid w:val="00B86C6C"/>
    <w:rsid w:val="00B90B2E"/>
    <w:rsid w:val="00B90F3C"/>
    <w:rsid w:val="00B91DA2"/>
    <w:rsid w:val="00B92DBF"/>
    <w:rsid w:val="00B94224"/>
    <w:rsid w:val="00B96C9A"/>
    <w:rsid w:val="00BA124C"/>
    <w:rsid w:val="00BA19DB"/>
    <w:rsid w:val="00BA1C74"/>
    <w:rsid w:val="00BA3B86"/>
    <w:rsid w:val="00BA3C11"/>
    <w:rsid w:val="00BA7A90"/>
    <w:rsid w:val="00BB295C"/>
    <w:rsid w:val="00BB587E"/>
    <w:rsid w:val="00BB59C4"/>
    <w:rsid w:val="00BB5FC6"/>
    <w:rsid w:val="00BB73B4"/>
    <w:rsid w:val="00BC29EE"/>
    <w:rsid w:val="00BC4D84"/>
    <w:rsid w:val="00BC503E"/>
    <w:rsid w:val="00BC51D8"/>
    <w:rsid w:val="00BC6701"/>
    <w:rsid w:val="00BC7E19"/>
    <w:rsid w:val="00BD00C4"/>
    <w:rsid w:val="00BD00DD"/>
    <w:rsid w:val="00BD0F8C"/>
    <w:rsid w:val="00BD256D"/>
    <w:rsid w:val="00BD2867"/>
    <w:rsid w:val="00BD2BB6"/>
    <w:rsid w:val="00BD2D39"/>
    <w:rsid w:val="00BD35F3"/>
    <w:rsid w:val="00BD3DDB"/>
    <w:rsid w:val="00BD42E1"/>
    <w:rsid w:val="00BD54B2"/>
    <w:rsid w:val="00BD5630"/>
    <w:rsid w:val="00BD58BF"/>
    <w:rsid w:val="00BE02DC"/>
    <w:rsid w:val="00BE0A69"/>
    <w:rsid w:val="00BE0B4D"/>
    <w:rsid w:val="00BE374F"/>
    <w:rsid w:val="00BE4635"/>
    <w:rsid w:val="00BE48C5"/>
    <w:rsid w:val="00BE5394"/>
    <w:rsid w:val="00BE53AF"/>
    <w:rsid w:val="00BE6964"/>
    <w:rsid w:val="00BF00FC"/>
    <w:rsid w:val="00BF0CFF"/>
    <w:rsid w:val="00BF38E4"/>
    <w:rsid w:val="00BF513E"/>
    <w:rsid w:val="00BF53AB"/>
    <w:rsid w:val="00BF55ED"/>
    <w:rsid w:val="00BF5DB2"/>
    <w:rsid w:val="00BF6041"/>
    <w:rsid w:val="00BF6678"/>
    <w:rsid w:val="00BF6F14"/>
    <w:rsid w:val="00BF7E0B"/>
    <w:rsid w:val="00C012D7"/>
    <w:rsid w:val="00C042CF"/>
    <w:rsid w:val="00C04E19"/>
    <w:rsid w:val="00C12681"/>
    <w:rsid w:val="00C133AE"/>
    <w:rsid w:val="00C14930"/>
    <w:rsid w:val="00C14CB0"/>
    <w:rsid w:val="00C1639E"/>
    <w:rsid w:val="00C16920"/>
    <w:rsid w:val="00C17521"/>
    <w:rsid w:val="00C20563"/>
    <w:rsid w:val="00C20DDD"/>
    <w:rsid w:val="00C23FCD"/>
    <w:rsid w:val="00C25517"/>
    <w:rsid w:val="00C26842"/>
    <w:rsid w:val="00C27532"/>
    <w:rsid w:val="00C33BEC"/>
    <w:rsid w:val="00C340EF"/>
    <w:rsid w:val="00C34831"/>
    <w:rsid w:val="00C35313"/>
    <w:rsid w:val="00C35666"/>
    <w:rsid w:val="00C36509"/>
    <w:rsid w:val="00C36861"/>
    <w:rsid w:val="00C36BF7"/>
    <w:rsid w:val="00C36E7F"/>
    <w:rsid w:val="00C37302"/>
    <w:rsid w:val="00C405A7"/>
    <w:rsid w:val="00C40755"/>
    <w:rsid w:val="00C40BDC"/>
    <w:rsid w:val="00C429AD"/>
    <w:rsid w:val="00C42CDA"/>
    <w:rsid w:val="00C43192"/>
    <w:rsid w:val="00C4366A"/>
    <w:rsid w:val="00C45DD0"/>
    <w:rsid w:val="00C46676"/>
    <w:rsid w:val="00C4731B"/>
    <w:rsid w:val="00C50CB9"/>
    <w:rsid w:val="00C5220A"/>
    <w:rsid w:val="00C5278C"/>
    <w:rsid w:val="00C52898"/>
    <w:rsid w:val="00C534F9"/>
    <w:rsid w:val="00C5438F"/>
    <w:rsid w:val="00C54830"/>
    <w:rsid w:val="00C554BC"/>
    <w:rsid w:val="00C557C8"/>
    <w:rsid w:val="00C56A9C"/>
    <w:rsid w:val="00C64E4A"/>
    <w:rsid w:val="00C65F38"/>
    <w:rsid w:val="00C66A5F"/>
    <w:rsid w:val="00C67099"/>
    <w:rsid w:val="00C67708"/>
    <w:rsid w:val="00C7223F"/>
    <w:rsid w:val="00C73B52"/>
    <w:rsid w:val="00C75B96"/>
    <w:rsid w:val="00C7614B"/>
    <w:rsid w:val="00C76821"/>
    <w:rsid w:val="00C801D5"/>
    <w:rsid w:val="00C8074C"/>
    <w:rsid w:val="00C80850"/>
    <w:rsid w:val="00C81A4C"/>
    <w:rsid w:val="00C81F74"/>
    <w:rsid w:val="00C844C5"/>
    <w:rsid w:val="00C85C67"/>
    <w:rsid w:val="00C86C7F"/>
    <w:rsid w:val="00C87876"/>
    <w:rsid w:val="00C92E15"/>
    <w:rsid w:val="00C93C4B"/>
    <w:rsid w:val="00C946ED"/>
    <w:rsid w:val="00C94FFF"/>
    <w:rsid w:val="00C95072"/>
    <w:rsid w:val="00C95E98"/>
    <w:rsid w:val="00C9657F"/>
    <w:rsid w:val="00C96BDC"/>
    <w:rsid w:val="00C97582"/>
    <w:rsid w:val="00C977F6"/>
    <w:rsid w:val="00C97C31"/>
    <w:rsid w:val="00CA0C4B"/>
    <w:rsid w:val="00CA11C6"/>
    <w:rsid w:val="00CA3220"/>
    <w:rsid w:val="00CA41DC"/>
    <w:rsid w:val="00CA4CC0"/>
    <w:rsid w:val="00CA5B7D"/>
    <w:rsid w:val="00CA6761"/>
    <w:rsid w:val="00CA6AB2"/>
    <w:rsid w:val="00CA733B"/>
    <w:rsid w:val="00CA7679"/>
    <w:rsid w:val="00CB0B44"/>
    <w:rsid w:val="00CB246F"/>
    <w:rsid w:val="00CB2A28"/>
    <w:rsid w:val="00CB428C"/>
    <w:rsid w:val="00CB77C2"/>
    <w:rsid w:val="00CC0CB6"/>
    <w:rsid w:val="00CC0F7C"/>
    <w:rsid w:val="00CC25DE"/>
    <w:rsid w:val="00CC4C66"/>
    <w:rsid w:val="00CC4E1E"/>
    <w:rsid w:val="00CC6F25"/>
    <w:rsid w:val="00CC6F60"/>
    <w:rsid w:val="00CC72E7"/>
    <w:rsid w:val="00CD0083"/>
    <w:rsid w:val="00CD25FF"/>
    <w:rsid w:val="00CD2B35"/>
    <w:rsid w:val="00CD3D88"/>
    <w:rsid w:val="00CD417D"/>
    <w:rsid w:val="00CD4512"/>
    <w:rsid w:val="00CD4989"/>
    <w:rsid w:val="00CD5866"/>
    <w:rsid w:val="00CD613B"/>
    <w:rsid w:val="00CD65E4"/>
    <w:rsid w:val="00CD6BC1"/>
    <w:rsid w:val="00CD7F4E"/>
    <w:rsid w:val="00CE08BE"/>
    <w:rsid w:val="00CE11E5"/>
    <w:rsid w:val="00CE16DF"/>
    <w:rsid w:val="00CE1DA1"/>
    <w:rsid w:val="00CE3150"/>
    <w:rsid w:val="00CE3D59"/>
    <w:rsid w:val="00CE5C27"/>
    <w:rsid w:val="00CE6DB0"/>
    <w:rsid w:val="00CE7F18"/>
    <w:rsid w:val="00CF0507"/>
    <w:rsid w:val="00CF1BB9"/>
    <w:rsid w:val="00CF2606"/>
    <w:rsid w:val="00CF2C09"/>
    <w:rsid w:val="00CF33EC"/>
    <w:rsid w:val="00CF390D"/>
    <w:rsid w:val="00CF3A40"/>
    <w:rsid w:val="00CF452C"/>
    <w:rsid w:val="00D00661"/>
    <w:rsid w:val="00D00AA7"/>
    <w:rsid w:val="00D00B26"/>
    <w:rsid w:val="00D016DA"/>
    <w:rsid w:val="00D01B50"/>
    <w:rsid w:val="00D04954"/>
    <w:rsid w:val="00D04F2A"/>
    <w:rsid w:val="00D05B49"/>
    <w:rsid w:val="00D05B97"/>
    <w:rsid w:val="00D05EB3"/>
    <w:rsid w:val="00D06312"/>
    <w:rsid w:val="00D06601"/>
    <w:rsid w:val="00D1062A"/>
    <w:rsid w:val="00D10861"/>
    <w:rsid w:val="00D10C18"/>
    <w:rsid w:val="00D10EBB"/>
    <w:rsid w:val="00D1126C"/>
    <w:rsid w:val="00D114AE"/>
    <w:rsid w:val="00D15908"/>
    <w:rsid w:val="00D15EB4"/>
    <w:rsid w:val="00D17EC2"/>
    <w:rsid w:val="00D20421"/>
    <w:rsid w:val="00D21C8D"/>
    <w:rsid w:val="00D22EBF"/>
    <w:rsid w:val="00D23307"/>
    <w:rsid w:val="00D23C1F"/>
    <w:rsid w:val="00D23C5B"/>
    <w:rsid w:val="00D2599E"/>
    <w:rsid w:val="00D26710"/>
    <w:rsid w:val="00D31CB7"/>
    <w:rsid w:val="00D31D54"/>
    <w:rsid w:val="00D32A82"/>
    <w:rsid w:val="00D33052"/>
    <w:rsid w:val="00D33227"/>
    <w:rsid w:val="00D333FD"/>
    <w:rsid w:val="00D34248"/>
    <w:rsid w:val="00D34D23"/>
    <w:rsid w:val="00D36235"/>
    <w:rsid w:val="00D365A6"/>
    <w:rsid w:val="00D3706E"/>
    <w:rsid w:val="00D37856"/>
    <w:rsid w:val="00D43758"/>
    <w:rsid w:val="00D43DA2"/>
    <w:rsid w:val="00D50EFE"/>
    <w:rsid w:val="00D516A4"/>
    <w:rsid w:val="00D51BE6"/>
    <w:rsid w:val="00D53AB5"/>
    <w:rsid w:val="00D54955"/>
    <w:rsid w:val="00D54D33"/>
    <w:rsid w:val="00D55333"/>
    <w:rsid w:val="00D56854"/>
    <w:rsid w:val="00D57BAF"/>
    <w:rsid w:val="00D619EC"/>
    <w:rsid w:val="00D61BE2"/>
    <w:rsid w:val="00D62711"/>
    <w:rsid w:val="00D6386C"/>
    <w:rsid w:val="00D63F37"/>
    <w:rsid w:val="00D64032"/>
    <w:rsid w:val="00D650A3"/>
    <w:rsid w:val="00D7060F"/>
    <w:rsid w:val="00D709F0"/>
    <w:rsid w:val="00D70D7A"/>
    <w:rsid w:val="00D72436"/>
    <w:rsid w:val="00D72831"/>
    <w:rsid w:val="00D734E6"/>
    <w:rsid w:val="00D73F0C"/>
    <w:rsid w:val="00D75285"/>
    <w:rsid w:val="00D756C9"/>
    <w:rsid w:val="00D768C4"/>
    <w:rsid w:val="00D7779A"/>
    <w:rsid w:val="00D77D3F"/>
    <w:rsid w:val="00D80125"/>
    <w:rsid w:val="00D80170"/>
    <w:rsid w:val="00D80E95"/>
    <w:rsid w:val="00D82B79"/>
    <w:rsid w:val="00D87FC3"/>
    <w:rsid w:val="00D90B8C"/>
    <w:rsid w:val="00D910E6"/>
    <w:rsid w:val="00D96205"/>
    <w:rsid w:val="00D96B7A"/>
    <w:rsid w:val="00D978B2"/>
    <w:rsid w:val="00DA1AED"/>
    <w:rsid w:val="00DA4520"/>
    <w:rsid w:val="00DA49BF"/>
    <w:rsid w:val="00DA63D4"/>
    <w:rsid w:val="00DB003B"/>
    <w:rsid w:val="00DB0F29"/>
    <w:rsid w:val="00DB0FB6"/>
    <w:rsid w:val="00DB1212"/>
    <w:rsid w:val="00DB161D"/>
    <w:rsid w:val="00DB391C"/>
    <w:rsid w:val="00DB39A4"/>
    <w:rsid w:val="00DB549E"/>
    <w:rsid w:val="00DB5BAE"/>
    <w:rsid w:val="00DB6893"/>
    <w:rsid w:val="00DB6989"/>
    <w:rsid w:val="00DB6F64"/>
    <w:rsid w:val="00DC0A12"/>
    <w:rsid w:val="00DC11FC"/>
    <w:rsid w:val="00DC13DF"/>
    <w:rsid w:val="00DC243E"/>
    <w:rsid w:val="00DC39E3"/>
    <w:rsid w:val="00DC5C0E"/>
    <w:rsid w:val="00DC61DF"/>
    <w:rsid w:val="00DC7712"/>
    <w:rsid w:val="00DD0FD4"/>
    <w:rsid w:val="00DD1A06"/>
    <w:rsid w:val="00DD3F4B"/>
    <w:rsid w:val="00DD5892"/>
    <w:rsid w:val="00DD5981"/>
    <w:rsid w:val="00DD6294"/>
    <w:rsid w:val="00DD6536"/>
    <w:rsid w:val="00DD69F4"/>
    <w:rsid w:val="00DD7167"/>
    <w:rsid w:val="00DD789E"/>
    <w:rsid w:val="00DE08C8"/>
    <w:rsid w:val="00DE1863"/>
    <w:rsid w:val="00DE1FE8"/>
    <w:rsid w:val="00DE4BC0"/>
    <w:rsid w:val="00DE4DCC"/>
    <w:rsid w:val="00DE5021"/>
    <w:rsid w:val="00DE523B"/>
    <w:rsid w:val="00DE674F"/>
    <w:rsid w:val="00DE6C3C"/>
    <w:rsid w:val="00DF2A21"/>
    <w:rsid w:val="00DF36C0"/>
    <w:rsid w:val="00DF53AF"/>
    <w:rsid w:val="00DF6E8C"/>
    <w:rsid w:val="00DF78D0"/>
    <w:rsid w:val="00DF7EB4"/>
    <w:rsid w:val="00E02370"/>
    <w:rsid w:val="00E0301F"/>
    <w:rsid w:val="00E0480B"/>
    <w:rsid w:val="00E04EAD"/>
    <w:rsid w:val="00E053A0"/>
    <w:rsid w:val="00E0667E"/>
    <w:rsid w:val="00E06BFD"/>
    <w:rsid w:val="00E07BEE"/>
    <w:rsid w:val="00E10085"/>
    <w:rsid w:val="00E10EFC"/>
    <w:rsid w:val="00E1259B"/>
    <w:rsid w:val="00E13C54"/>
    <w:rsid w:val="00E13E95"/>
    <w:rsid w:val="00E14ED4"/>
    <w:rsid w:val="00E169D6"/>
    <w:rsid w:val="00E20589"/>
    <w:rsid w:val="00E2085B"/>
    <w:rsid w:val="00E23D64"/>
    <w:rsid w:val="00E265C5"/>
    <w:rsid w:val="00E26870"/>
    <w:rsid w:val="00E2715A"/>
    <w:rsid w:val="00E301EE"/>
    <w:rsid w:val="00E30701"/>
    <w:rsid w:val="00E3212E"/>
    <w:rsid w:val="00E32918"/>
    <w:rsid w:val="00E339BA"/>
    <w:rsid w:val="00E35E75"/>
    <w:rsid w:val="00E3618D"/>
    <w:rsid w:val="00E36CD6"/>
    <w:rsid w:val="00E378C5"/>
    <w:rsid w:val="00E37B02"/>
    <w:rsid w:val="00E37C31"/>
    <w:rsid w:val="00E40C7B"/>
    <w:rsid w:val="00E41106"/>
    <w:rsid w:val="00E42335"/>
    <w:rsid w:val="00E437CF"/>
    <w:rsid w:val="00E439CB"/>
    <w:rsid w:val="00E43A34"/>
    <w:rsid w:val="00E446E8"/>
    <w:rsid w:val="00E4526F"/>
    <w:rsid w:val="00E50B67"/>
    <w:rsid w:val="00E50CD2"/>
    <w:rsid w:val="00E50E4B"/>
    <w:rsid w:val="00E51B05"/>
    <w:rsid w:val="00E52776"/>
    <w:rsid w:val="00E547E4"/>
    <w:rsid w:val="00E54C05"/>
    <w:rsid w:val="00E556A3"/>
    <w:rsid w:val="00E5645B"/>
    <w:rsid w:val="00E5696E"/>
    <w:rsid w:val="00E61F04"/>
    <w:rsid w:val="00E622E1"/>
    <w:rsid w:val="00E63AFE"/>
    <w:rsid w:val="00E66934"/>
    <w:rsid w:val="00E66935"/>
    <w:rsid w:val="00E66A4B"/>
    <w:rsid w:val="00E67325"/>
    <w:rsid w:val="00E67376"/>
    <w:rsid w:val="00E675B5"/>
    <w:rsid w:val="00E67C85"/>
    <w:rsid w:val="00E67FBB"/>
    <w:rsid w:val="00E71C57"/>
    <w:rsid w:val="00E72F15"/>
    <w:rsid w:val="00E738D8"/>
    <w:rsid w:val="00E75FDA"/>
    <w:rsid w:val="00E779EF"/>
    <w:rsid w:val="00E810BA"/>
    <w:rsid w:val="00E81BE3"/>
    <w:rsid w:val="00E83715"/>
    <w:rsid w:val="00E841CE"/>
    <w:rsid w:val="00E84763"/>
    <w:rsid w:val="00E84C39"/>
    <w:rsid w:val="00E84FF7"/>
    <w:rsid w:val="00E8552C"/>
    <w:rsid w:val="00E85C42"/>
    <w:rsid w:val="00E869FB"/>
    <w:rsid w:val="00E86EB6"/>
    <w:rsid w:val="00E87900"/>
    <w:rsid w:val="00E9032A"/>
    <w:rsid w:val="00E91C8B"/>
    <w:rsid w:val="00E935B6"/>
    <w:rsid w:val="00E93D4F"/>
    <w:rsid w:val="00E974FF"/>
    <w:rsid w:val="00E97657"/>
    <w:rsid w:val="00EA0373"/>
    <w:rsid w:val="00EA3342"/>
    <w:rsid w:val="00EA3748"/>
    <w:rsid w:val="00EA432B"/>
    <w:rsid w:val="00EA69B3"/>
    <w:rsid w:val="00EA70C1"/>
    <w:rsid w:val="00EA7EC4"/>
    <w:rsid w:val="00EB5D99"/>
    <w:rsid w:val="00EB62DB"/>
    <w:rsid w:val="00EB69A8"/>
    <w:rsid w:val="00EC01C1"/>
    <w:rsid w:val="00EC3E55"/>
    <w:rsid w:val="00EC5A41"/>
    <w:rsid w:val="00EC5A69"/>
    <w:rsid w:val="00ED1B0B"/>
    <w:rsid w:val="00ED274F"/>
    <w:rsid w:val="00ED3782"/>
    <w:rsid w:val="00ED3C5A"/>
    <w:rsid w:val="00ED4344"/>
    <w:rsid w:val="00EE0420"/>
    <w:rsid w:val="00EE13E8"/>
    <w:rsid w:val="00EE13FF"/>
    <w:rsid w:val="00EE34BE"/>
    <w:rsid w:val="00EE52CA"/>
    <w:rsid w:val="00EE7F28"/>
    <w:rsid w:val="00EF0662"/>
    <w:rsid w:val="00EF0BE6"/>
    <w:rsid w:val="00EF113D"/>
    <w:rsid w:val="00EF1600"/>
    <w:rsid w:val="00EF1CF6"/>
    <w:rsid w:val="00EF23B6"/>
    <w:rsid w:val="00EF274F"/>
    <w:rsid w:val="00EF2C21"/>
    <w:rsid w:val="00EF4246"/>
    <w:rsid w:val="00EF5DBD"/>
    <w:rsid w:val="00EF6278"/>
    <w:rsid w:val="00EF7430"/>
    <w:rsid w:val="00F00587"/>
    <w:rsid w:val="00F0092F"/>
    <w:rsid w:val="00F00EB8"/>
    <w:rsid w:val="00F01216"/>
    <w:rsid w:val="00F026AA"/>
    <w:rsid w:val="00F03D15"/>
    <w:rsid w:val="00F04CBE"/>
    <w:rsid w:val="00F07BA5"/>
    <w:rsid w:val="00F14417"/>
    <w:rsid w:val="00F14C2B"/>
    <w:rsid w:val="00F201DC"/>
    <w:rsid w:val="00F20837"/>
    <w:rsid w:val="00F209ED"/>
    <w:rsid w:val="00F2160C"/>
    <w:rsid w:val="00F2446D"/>
    <w:rsid w:val="00F25AFF"/>
    <w:rsid w:val="00F25F64"/>
    <w:rsid w:val="00F25F7D"/>
    <w:rsid w:val="00F27246"/>
    <w:rsid w:val="00F27DA5"/>
    <w:rsid w:val="00F302FD"/>
    <w:rsid w:val="00F31EBD"/>
    <w:rsid w:val="00F338D7"/>
    <w:rsid w:val="00F3643B"/>
    <w:rsid w:val="00F36B90"/>
    <w:rsid w:val="00F4474B"/>
    <w:rsid w:val="00F44F7E"/>
    <w:rsid w:val="00F45406"/>
    <w:rsid w:val="00F5066E"/>
    <w:rsid w:val="00F517D9"/>
    <w:rsid w:val="00F51D49"/>
    <w:rsid w:val="00F51FFC"/>
    <w:rsid w:val="00F55CAE"/>
    <w:rsid w:val="00F60C3B"/>
    <w:rsid w:val="00F650AC"/>
    <w:rsid w:val="00F65E84"/>
    <w:rsid w:val="00F660C0"/>
    <w:rsid w:val="00F666C5"/>
    <w:rsid w:val="00F672E4"/>
    <w:rsid w:val="00F677F0"/>
    <w:rsid w:val="00F70431"/>
    <w:rsid w:val="00F71ACB"/>
    <w:rsid w:val="00F71F16"/>
    <w:rsid w:val="00F76346"/>
    <w:rsid w:val="00F763DA"/>
    <w:rsid w:val="00F764F1"/>
    <w:rsid w:val="00F76546"/>
    <w:rsid w:val="00F77DCD"/>
    <w:rsid w:val="00F80A09"/>
    <w:rsid w:val="00F81BF6"/>
    <w:rsid w:val="00F820AF"/>
    <w:rsid w:val="00F8231D"/>
    <w:rsid w:val="00F85476"/>
    <w:rsid w:val="00F86A57"/>
    <w:rsid w:val="00F874A7"/>
    <w:rsid w:val="00F92AC4"/>
    <w:rsid w:val="00F94E49"/>
    <w:rsid w:val="00F94E9C"/>
    <w:rsid w:val="00FA16F5"/>
    <w:rsid w:val="00FA3FAE"/>
    <w:rsid w:val="00FA54DA"/>
    <w:rsid w:val="00FA7FE3"/>
    <w:rsid w:val="00FB1739"/>
    <w:rsid w:val="00FB2290"/>
    <w:rsid w:val="00FB556D"/>
    <w:rsid w:val="00FB5B9D"/>
    <w:rsid w:val="00FB6425"/>
    <w:rsid w:val="00FB7345"/>
    <w:rsid w:val="00FB793F"/>
    <w:rsid w:val="00FC239E"/>
    <w:rsid w:val="00FC2DB6"/>
    <w:rsid w:val="00FC3852"/>
    <w:rsid w:val="00FC48BF"/>
    <w:rsid w:val="00FC558B"/>
    <w:rsid w:val="00FC5A26"/>
    <w:rsid w:val="00FC5C99"/>
    <w:rsid w:val="00FD2771"/>
    <w:rsid w:val="00FD3095"/>
    <w:rsid w:val="00FD3416"/>
    <w:rsid w:val="00FD3B68"/>
    <w:rsid w:val="00FD42AC"/>
    <w:rsid w:val="00FD5560"/>
    <w:rsid w:val="00FD6426"/>
    <w:rsid w:val="00FE01C4"/>
    <w:rsid w:val="00FE0670"/>
    <w:rsid w:val="00FE29A4"/>
    <w:rsid w:val="00FE2E74"/>
    <w:rsid w:val="00FE30B2"/>
    <w:rsid w:val="00FE32ED"/>
    <w:rsid w:val="00FE4F8C"/>
    <w:rsid w:val="00FE4FE2"/>
    <w:rsid w:val="00FE770C"/>
    <w:rsid w:val="00FF1C18"/>
    <w:rsid w:val="00FF559C"/>
    <w:rsid w:val="00FF5BFB"/>
    <w:rsid w:val="00FF5D58"/>
    <w:rsid w:val="00FF6E98"/>
    <w:rsid w:val="00FF7325"/>
    <w:rsid w:val="00FF77F4"/>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993F2"/>
  <w15:docId w15:val="{7CD1248F-5B9F-445E-B91A-3D2C73E9E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SimSu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6C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aliases w:val="Heading U,H1,H11,Œ©o‚µ 1,뙥,?co??E 1,h1,?c,?co?ƒÊ 1,?,Œ,Œ©,Œ...,Œ©oâµ 1,?co?ÄÊ 1,Î,Î©,Î..."/>
    <w:basedOn w:val="Normal"/>
    <w:next w:val="Normal"/>
    <w:link w:val="Heading1Char"/>
    <w:qFormat/>
    <w:rsid w:val="00B67F4C"/>
    <w:pPr>
      <w:keepNext/>
      <w:keepLines/>
      <w:numPr>
        <w:numId w:val="153"/>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B67F4C"/>
    <w:pPr>
      <w:keepNext/>
      <w:keepLines/>
      <w:numPr>
        <w:ilvl w:val="1"/>
        <w:numId w:val="153"/>
      </w:numPr>
      <w:spacing w:before="313"/>
      <w:outlineLvl w:val="1"/>
    </w:pPr>
    <w:rPr>
      <w:b/>
      <w:sz w:val="22"/>
    </w:rPr>
  </w:style>
  <w:style w:type="paragraph" w:styleId="Heading3">
    <w:name w:val="heading 3"/>
    <w:aliases w:val="H3,H31,h3"/>
    <w:basedOn w:val="Normal"/>
    <w:next w:val="Normal"/>
    <w:link w:val="Heading3Char"/>
    <w:qFormat/>
    <w:rsid w:val="009B37BD"/>
    <w:pPr>
      <w:keepNext/>
      <w:keepLines/>
      <w:numPr>
        <w:ilvl w:val="2"/>
        <w:numId w:val="153"/>
      </w:numPr>
      <w:spacing w:before="181"/>
      <w:ind w:left="720"/>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9B37BD"/>
    <w:pPr>
      <w:numPr>
        <w:ilvl w:val="3"/>
      </w:numPr>
      <w:jc w:val="left"/>
      <w:outlineLvl w:val="3"/>
    </w:pPr>
  </w:style>
  <w:style w:type="paragraph" w:styleId="Heading5">
    <w:name w:val="heading 5"/>
    <w:aliases w:val="H5,H51,h5"/>
    <w:basedOn w:val="Heading3"/>
    <w:next w:val="Normal"/>
    <w:link w:val="Heading5Char"/>
    <w:qFormat/>
    <w:rsid w:val="00B67F4C"/>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B67F4C"/>
    <w:pPr>
      <w:numPr>
        <w:ilvl w:val="5"/>
      </w:numPr>
      <w:outlineLvl w:val="5"/>
    </w:pPr>
  </w:style>
  <w:style w:type="paragraph" w:styleId="Heading7">
    <w:name w:val="heading 7"/>
    <w:basedOn w:val="Heading3"/>
    <w:next w:val="Normal"/>
    <w:link w:val="Heading7Char"/>
    <w:qFormat/>
    <w:rsid w:val="00B67F4C"/>
    <w:pPr>
      <w:numPr>
        <w:ilvl w:val="6"/>
      </w:numPr>
      <w:outlineLvl w:val="6"/>
    </w:pPr>
  </w:style>
  <w:style w:type="paragraph" w:styleId="Heading8">
    <w:name w:val="heading 8"/>
    <w:basedOn w:val="Heading9"/>
    <w:next w:val="Normal"/>
    <w:link w:val="Heading8Char"/>
    <w:qFormat/>
    <w:rsid w:val="00B67F4C"/>
    <w:pPr>
      <w:numPr>
        <w:ilvl w:val="7"/>
      </w:numPr>
      <w:outlineLvl w:val="7"/>
    </w:pPr>
  </w:style>
  <w:style w:type="paragraph" w:styleId="Heading9">
    <w:name w:val="heading 9"/>
    <w:basedOn w:val="Heading1"/>
    <w:next w:val="Normal"/>
    <w:link w:val="Heading9Char"/>
    <w:qFormat/>
    <w:rsid w:val="00B67F4C"/>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uiPriority w:val="39"/>
    <w:rsid w:val="00B67F4C"/>
    <w:pPr>
      <w:tabs>
        <w:tab w:val="left" w:pos="7711"/>
        <w:tab w:val="right" w:leader="dot" w:pos="9725"/>
      </w:tabs>
      <w:spacing w:before="0"/>
      <w:ind w:left="6350"/>
    </w:pPr>
  </w:style>
  <w:style w:type="paragraph" w:styleId="TOC4">
    <w:name w:val="toc 4"/>
    <w:basedOn w:val="TOC3"/>
    <w:next w:val="TOC5"/>
    <w:uiPriority w:val="39"/>
    <w:rsid w:val="00B67F4C"/>
    <w:pPr>
      <w:tabs>
        <w:tab w:val="clear" w:pos="1843"/>
        <w:tab w:val="left" w:pos="2694"/>
      </w:tabs>
      <w:ind w:left="2694" w:hanging="851"/>
    </w:pPr>
  </w:style>
  <w:style w:type="paragraph" w:styleId="TOC3">
    <w:name w:val="toc 3"/>
    <w:basedOn w:val="Normal"/>
    <w:next w:val="Normal"/>
    <w:uiPriority w:val="39"/>
    <w:qFormat/>
    <w:rsid w:val="00B67F4C"/>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5">
    <w:name w:val="toc 5"/>
    <w:basedOn w:val="TOC3"/>
    <w:uiPriority w:val="39"/>
    <w:rsid w:val="00B67F4C"/>
    <w:pPr>
      <w:tabs>
        <w:tab w:val="left" w:pos="3969"/>
        <w:tab w:val="left" w:leader="dot" w:pos="9072"/>
      </w:tabs>
      <w:ind w:left="3969" w:right="652" w:hanging="1021"/>
    </w:pPr>
  </w:style>
  <w:style w:type="paragraph" w:styleId="TOC2">
    <w:name w:val="toc 2"/>
    <w:basedOn w:val="TOC1"/>
    <w:next w:val="TOC3"/>
    <w:uiPriority w:val="39"/>
    <w:qFormat/>
    <w:rsid w:val="00B67F4C"/>
    <w:pPr>
      <w:tabs>
        <w:tab w:val="clear" w:pos="567"/>
        <w:tab w:val="left" w:pos="1134"/>
      </w:tabs>
      <w:spacing w:before="29"/>
      <w:ind w:left="1134" w:hanging="567"/>
    </w:pPr>
  </w:style>
  <w:style w:type="paragraph" w:styleId="TOC1">
    <w:name w:val="toc 1"/>
    <w:basedOn w:val="Normal"/>
    <w:next w:val="TOC2"/>
    <w:uiPriority w:val="39"/>
    <w:qFormat/>
    <w:rsid w:val="00B67F4C"/>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7">
    <w:name w:val="toc 7"/>
    <w:basedOn w:val="TOC3"/>
    <w:uiPriority w:val="39"/>
    <w:rsid w:val="00B67F4C"/>
    <w:pPr>
      <w:tabs>
        <w:tab w:val="left" w:pos="6350"/>
        <w:tab w:val="right" w:leader="dot" w:pos="9725"/>
      </w:tabs>
      <w:ind w:left="6350" w:right="652" w:hanging="1247"/>
    </w:pPr>
  </w:style>
  <w:style w:type="paragraph" w:styleId="TOC6">
    <w:name w:val="toc 6"/>
    <w:basedOn w:val="TOC3"/>
    <w:uiPriority w:val="39"/>
    <w:rsid w:val="00B67F4C"/>
    <w:pPr>
      <w:tabs>
        <w:tab w:val="left" w:pos="5104"/>
        <w:tab w:val="left" w:leader="dot" w:pos="9072"/>
      </w:tabs>
      <w:ind w:left="5103" w:right="652" w:hanging="1134"/>
    </w:pPr>
  </w:style>
  <w:style w:type="paragraph" w:styleId="Footer">
    <w:name w:val="footer"/>
    <w:basedOn w:val="Normal"/>
    <w:link w:val="FooterChar"/>
    <w:rsid w:val="00B67F4C"/>
    <w:pPr>
      <w:tabs>
        <w:tab w:val="clear" w:pos="794"/>
        <w:tab w:val="clear" w:pos="1191"/>
        <w:tab w:val="clear" w:pos="1588"/>
        <w:tab w:val="clear" w:pos="1985"/>
        <w:tab w:val="left" w:pos="907"/>
        <w:tab w:val="right" w:pos="8789"/>
        <w:tab w:val="right" w:pos="9725"/>
      </w:tabs>
      <w:jc w:val="left"/>
    </w:pPr>
    <w:rPr>
      <w:b/>
    </w:rPr>
  </w:style>
  <w:style w:type="paragraph" w:styleId="Header">
    <w:name w:val="header"/>
    <w:aliases w:val="h,Header/Footer"/>
    <w:basedOn w:val="Normal"/>
    <w:link w:val="HeaderChar"/>
    <w:rsid w:val="00B67F4C"/>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rsid w:val="00B67F4C"/>
    <w:rPr>
      <w:position w:val="6"/>
      <w:sz w:val="16"/>
    </w:rPr>
  </w:style>
  <w:style w:type="paragraph" w:styleId="FootnoteText">
    <w:name w:val="footnote text"/>
    <w:basedOn w:val="Normal"/>
    <w:link w:val="FootnoteTextChar"/>
    <w:rsid w:val="00B67F4C"/>
    <w:pPr>
      <w:tabs>
        <w:tab w:val="left" w:pos="256"/>
      </w:tabs>
    </w:pPr>
    <w:rPr>
      <w:sz w:val="18"/>
    </w:rPr>
  </w:style>
  <w:style w:type="paragraph" w:customStyle="1" w:styleId="Note">
    <w:name w:val="Note"/>
    <w:basedOn w:val="Normal"/>
    <w:link w:val="NoteChar2"/>
    <w:qFormat/>
    <w:rsid w:val="00B67F4C"/>
    <w:pPr>
      <w:spacing w:before="80"/>
    </w:pPr>
    <w:rPr>
      <w:sz w:val="22"/>
    </w:rPr>
  </w:style>
  <w:style w:type="paragraph" w:customStyle="1" w:styleId="enumlev1">
    <w:name w:val="enumlev1"/>
    <w:basedOn w:val="Normal"/>
    <w:rsid w:val="00B67F4C"/>
    <w:pPr>
      <w:spacing w:before="86"/>
      <w:ind w:left="1191" w:hanging="397"/>
    </w:pPr>
  </w:style>
  <w:style w:type="paragraph" w:customStyle="1" w:styleId="enumlev2">
    <w:name w:val="enumlev2"/>
    <w:basedOn w:val="enumlev1"/>
    <w:uiPriority w:val="99"/>
    <w:rsid w:val="00B67F4C"/>
    <w:pPr>
      <w:ind w:left="1588"/>
    </w:pPr>
  </w:style>
  <w:style w:type="paragraph" w:customStyle="1" w:styleId="enumlev3">
    <w:name w:val="enumlev3"/>
    <w:basedOn w:val="enumlev2"/>
    <w:uiPriority w:val="99"/>
    <w:rsid w:val="00B67F4C"/>
    <w:pPr>
      <w:ind w:left="1985"/>
    </w:pPr>
  </w:style>
  <w:style w:type="paragraph" w:customStyle="1" w:styleId="Equation">
    <w:name w:val="Equation"/>
    <w:basedOn w:val="Normal"/>
    <w:qFormat/>
    <w:rsid w:val="00FD3416"/>
    <w:pPr>
      <w:tabs>
        <w:tab w:val="clear" w:pos="1191"/>
        <w:tab w:val="clear" w:pos="1985"/>
        <w:tab w:val="center" w:pos="4849"/>
        <w:tab w:val="right" w:pos="9696"/>
      </w:tabs>
      <w:spacing w:before="193" w:after="240"/>
      <w:jc w:val="left"/>
    </w:pPr>
  </w:style>
  <w:style w:type="paragraph" w:customStyle="1" w:styleId="toc0">
    <w:name w:val="toc 0"/>
    <w:basedOn w:val="TOC1"/>
    <w:next w:val="TOC1"/>
    <w:rsid w:val="00B67F4C"/>
    <w:pPr>
      <w:tabs>
        <w:tab w:val="clear" w:pos="567"/>
        <w:tab w:val="clear" w:pos="9072"/>
      </w:tabs>
      <w:spacing w:before="120"/>
      <w:ind w:left="0" w:right="0" w:firstLine="0"/>
      <w:jc w:val="right"/>
    </w:pPr>
    <w:rPr>
      <w:i/>
    </w:rPr>
  </w:style>
  <w:style w:type="paragraph" w:customStyle="1" w:styleId="ASN1">
    <w:name w:val="ASN.1"/>
    <w:basedOn w:val="Formal"/>
    <w:uiPriority w:val="99"/>
    <w:rsid w:val="00B67F4C"/>
    <w:rPr>
      <w:b/>
      <w:bCs/>
    </w:rPr>
  </w:style>
  <w:style w:type="paragraph" w:styleId="TOC9">
    <w:name w:val="toc 9"/>
    <w:basedOn w:val="TOC3"/>
    <w:uiPriority w:val="39"/>
    <w:rsid w:val="00B67F4C"/>
  </w:style>
  <w:style w:type="paragraph" w:customStyle="1" w:styleId="Chaptitle">
    <w:name w:val="Chap_title"/>
    <w:basedOn w:val="Normal"/>
    <w:next w:val="Normalaftertitle"/>
    <w:uiPriority w:val="99"/>
    <w:rsid w:val="00B67F4C"/>
    <w:pPr>
      <w:keepNext/>
      <w:keepLines/>
      <w:spacing w:before="240"/>
      <w:jc w:val="center"/>
    </w:pPr>
    <w:rPr>
      <w:b/>
      <w:sz w:val="28"/>
    </w:rPr>
  </w:style>
  <w:style w:type="paragraph" w:customStyle="1" w:styleId="Normalaftertitle">
    <w:name w:val="Normal_after_title"/>
    <w:basedOn w:val="Normal"/>
    <w:uiPriority w:val="99"/>
    <w:rsid w:val="00B67F4C"/>
    <w:pPr>
      <w:spacing w:before="480"/>
    </w:pPr>
  </w:style>
  <w:style w:type="character" w:styleId="PageNumber">
    <w:name w:val="page number"/>
    <w:basedOn w:val="DefaultParagraphFont"/>
    <w:rsid w:val="00B67F4C"/>
  </w:style>
  <w:style w:type="paragraph" w:styleId="Index1">
    <w:name w:val="index 1"/>
    <w:basedOn w:val="Normal"/>
    <w:next w:val="Normal"/>
    <w:uiPriority w:val="99"/>
    <w:rsid w:val="00B67F4C"/>
    <w:pPr>
      <w:jc w:val="left"/>
    </w:pPr>
  </w:style>
  <w:style w:type="paragraph" w:customStyle="1" w:styleId="AnnexNoTitle">
    <w:name w:val="Annex_NoTitle"/>
    <w:basedOn w:val="Normal"/>
    <w:next w:val="Normalaftertitle"/>
    <w:uiPriority w:val="99"/>
    <w:rsid w:val="00B67F4C"/>
    <w:pPr>
      <w:keepNext/>
      <w:keepLines/>
      <w:spacing w:before="720"/>
      <w:jc w:val="center"/>
    </w:pPr>
    <w:rPr>
      <w:b/>
      <w:sz w:val="24"/>
    </w:rPr>
  </w:style>
  <w:style w:type="character" w:customStyle="1" w:styleId="Appdef">
    <w:name w:val="App_def"/>
    <w:basedOn w:val="DefaultParagraphFont"/>
    <w:uiPriority w:val="99"/>
    <w:rsid w:val="00B67F4C"/>
    <w:rPr>
      <w:rFonts w:ascii="Times New Roman" w:hAnsi="Times New Roman"/>
      <w:b/>
    </w:rPr>
  </w:style>
  <w:style w:type="character" w:customStyle="1" w:styleId="Appref">
    <w:name w:val="App_ref"/>
    <w:basedOn w:val="DefaultParagraphFont"/>
    <w:uiPriority w:val="99"/>
    <w:rsid w:val="00B67F4C"/>
  </w:style>
  <w:style w:type="paragraph" w:customStyle="1" w:styleId="AppendixNoTitle">
    <w:name w:val="Appendix_NoTitle"/>
    <w:basedOn w:val="AnnexNoTitle"/>
    <w:next w:val="Normalaftertitle"/>
    <w:uiPriority w:val="99"/>
    <w:rsid w:val="00BA7A90"/>
    <w:pPr>
      <w:outlineLvl w:val="0"/>
    </w:pPr>
  </w:style>
  <w:style w:type="character" w:customStyle="1" w:styleId="Artdef">
    <w:name w:val="Art_def"/>
    <w:basedOn w:val="DefaultParagraphFont"/>
    <w:uiPriority w:val="99"/>
    <w:rsid w:val="00B67F4C"/>
    <w:rPr>
      <w:rFonts w:ascii="Times New Roman" w:hAnsi="Times New Roman"/>
      <w:b/>
    </w:rPr>
  </w:style>
  <w:style w:type="character" w:styleId="CommentReference">
    <w:name w:val="annotation reference"/>
    <w:basedOn w:val="DefaultParagraphFont"/>
    <w:uiPriority w:val="99"/>
    <w:rsid w:val="00B67F4C"/>
    <w:rPr>
      <w:sz w:val="16"/>
    </w:rPr>
  </w:style>
  <w:style w:type="paragraph" w:customStyle="1" w:styleId="Reftitle">
    <w:name w:val="Ref_title"/>
    <w:basedOn w:val="Heading1"/>
    <w:next w:val="Reftext"/>
    <w:uiPriority w:val="99"/>
    <w:rsid w:val="00B67F4C"/>
    <w:pPr>
      <w:outlineLvl w:val="9"/>
    </w:pPr>
  </w:style>
  <w:style w:type="paragraph" w:customStyle="1" w:styleId="Reftext">
    <w:name w:val="Ref_text"/>
    <w:basedOn w:val="Normal"/>
    <w:uiPriority w:val="99"/>
    <w:rsid w:val="00B67F4C"/>
    <w:pPr>
      <w:ind w:left="794" w:hanging="794"/>
    </w:pPr>
  </w:style>
  <w:style w:type="paragraph" w:customStyle="1" w:styleId="ArtNo">
    <w:name w:val="Art_No"/>
    <w:basedOn w:val="Normal"/>
    <w:next w:val="Arttitle"/>
    <w:uiPriority w:val="99"/>
    <w:rsid w:val="00B67F4C"/>
    <w:pPr>
      <w:keepNext/>
      <w:keepLines/>
      <w:spacing w:before="480"/>
      <w:jc w:val="center"/>
    </w:pPr>
    <w:rPr>
      <w:caps/>
      <w:sz w:val="28"/>
    </w:rPr>
  </w:style>
  <w:style w:type="paragraph" w:customStyle="1" w:styleId="Arttitle">
    <w:name w:val="Art_title"/>
    <w:basedOn w:val="Normal"/>
    <w:next w:val="Normalaftertitle"/>
    <w:uiPriority w:val="99"/>
    <w:rsid w:val="00B67F4C"/>
    <w:pPr>
      <w:keepNext/>
      <w:keepLines/>
      <w:spacing w:before="240"/>
      <w:jc w:val="center"/>
    </w:pPr>
    <w:rPr>
      <w:b/>
      <w:sz w:val="28"/>
    </w:rPr>
  </w:style>
  <w:style w:type="character" w:customStyle="1" w:styleId="Artref">
    <w:name w:val="Art_ref"/>
    <w:basedOn w:val="DefaultParagraphFont"/>
    <w:uiPriority w:val="99"/>
    <w:rsid w:val="00B67F4C"/>
  </w:style>
  <w:style w:type="paragraph" w:customStyle="1" w:styleId="Call">
    <w:name w:val="Call"/>
    <w:basedOn w:val="Normal"/>
    <w:next w:val="Normal"/>
    <w:uiPriority w:val="99"/>
    <w:rsid w:val="00B67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7F4C"/>
    <w:pPr>
      <w:keepNext/>
      <w:keepLines/>
      <w:spacing w:before="480"/>
      <w:jc w:val="center"/>
    </w:pPr>
    <w:rPr>
      <w:b/>
      <w:caps/>
      <w:sz w:val="28"/>
    </w:rPr>
  </w:style>
  <w:style w:type="paragraph" w:customStyle="1" w:styleId="Equationlegend">
    <w:name w:val="Equation_legend"/>
    <w:basedOn w:val="Normal"/>
    <w:uiPriority w:val="99"/>
    <w:rsid w:val="00B67F4C"/>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B67F4C"/>
  </w:style>
  <w:style w:type="paragraph" w:customStyle="1" w:styleId="Tablelegend">
    <w:name w:val="Table_legend"/>
    <w:basedOn w:val="Normal"/>
    <w:next w:val="Normal"/>
    <w:uiPriority w:val="99"/>
    <w:rsid w:val="00B67F4C"/>
    <w:pPr>
      <w:keepNext/>
      <w:tabs>
        <w:tab w:val="clear" w:pos="794"/>
        <w:tab w:val="clear" w:pos="1191"/>
        <w:tab w:val="clear" w:pos="1588"/>
        <w:tab w:val="clear" w:pos="1985"/>
        <w:tab w:val="left" w:pos="454"/>
      </w:tabs>
      <w:spacing w:before="86"/>
    </w:pPr>
    <w:rPr>
      <w:sz w:val="18"/>
    </w:rPr>
  </w:style>
  <w:style w:type="paragraph" w:customStyle="1" w:styleId="Figure">
    <w:name w:val="Figure"/>
    <w:basedOn w:val="Normal"/>
    <w:next w:val="Normal"/>
    <w:uiPriority w:val="99"/>
    <w:rsid w:val="00B67F4C"/>
    <w:pPr>
      <w:spacing w:before="240"/>
      <w:jc w:val="center"/>
    </w:pPr>
  </w:style>
  <w:style w:type="paragraph" w:customStyle="1" w:styleId="FigureNoTitle">
    <w:name w:val="Figure_NoTitle"/>
    <w:basedOn w:val="Normal"/>
    <w:next w:val="Normalaftertitle"/>
    <w:uiPriority w:val="99"/>
    <w:rsid w:val="00B67F4C"/>
    <w:pPr>
      <w:keepLines/>
      <w:spacing w:before="240" w:after="120"/>
      <w:jc w:val="center"/>
    </w:pPr>
    <w:rPr>
      <w:b/>
    </w:rPr>
  </w:style>
  <w:style w:type="paragraph" w:customStyle="1" w:styleId="Figurewithouttitle">
    <w:name w:val="Figure_without_title"/>
    <w:basedOn w:val="Normal"/>
    <w:next w:val="Normalaftertitle"/>
    <w:uiPriority w:val="99"/>
    <w:rsid w:val="00B67F4C"/>
    <w:pPr>
      <w:keepLines/>
      <w:spacing w:before="240" w:after="120"/>
      <w:jc w:val="center"/>
    </w:pPr>
  </w:style>
  <w:style w:type="paragraph" w:customStyle="1" w:styleId="FooterQP">
    <w:name w:val="Footer_QP"/>
    <w:basedOn w:val="Normal"/>
    <w:rsid w:val="00B67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7F4C"/>
    <w:pPr>
      <w:overflowPunct/>
      <w:autoSpaceDE/>
      <w:autoSpaceDN/>
      <w:adjustRightInd/>
      <w:spacing w:before="40"/>
      <w:textAlignment w:val="auto"/>
    </w:pPr>
    <w:rPr>
      <w:caps/>
    </w:rPr>
  </w:style>
  <w:style w:type="paragraph" w:customStyle="1" w:styleId="Formal">
    <w:name w:val="Formal"/>
    <w:basedOn w:val="Normal"/>
    <w:uiPriority w:val="99"/>
    <w:rsid w:val="00B67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04954"/>
    <w:pPr>
      <w:spacing w:before="181"/>
      <w:ind w:left="794" w:hanging="794"/>
    </w:pPr>
    <w:rPr>
      <w:rFonts w:ascii="Times New Roman Bold" w:hAnsi="Times New Roman Bold"/>
      <w:b/>
    </w:rPr>
  </w:style>
  <w:style w:type="paragraph" w:customStyle="1" w:styleId="Headingi">
    <w:name w:val="Heading_i"/>
    <w:basedOn w:val="Heading3"/>
    <w:next w:val="Normal"/>
    <w:uiPriority w:val="99"/>
    <w:rsid w:val="00B67F4C"/>
    <w:rPr>
      <w:b w:val="0"/>
      <w:i/>
    </w:rPr>
  </w:style>
  <w:style w:type="paragraph" w:styleId="Index2">
    <w:name w:val="index 2"/>
    <w:basedOn w:val="Normal"/>
    <w:next w:val="Normal"/>
    <w:uiPriority w:val="99"/>
    <w:rsid w:val="00B67F4C"/>
    <w:pPr>
      <w:ind w:left="283"/>
    </w:pPr>
  </w:style>
  <w:style w:type="paragraph" w:styleId="Index3">
    <w:name w:val="index 3"/>
    <w:basedOn w:val="Normal"/>
    <w:next w:val="Normal"/>
    <w:uiPriority w:val="99"/>
    <w:rsid w:val="00B67F4C"/>
    <w:pPr>
      <w:ind w:left="566"/>
    </w:pPr>
  </w:style>
  <w:style w:type="paragraph" w:customStyle="1" w:styleId="PartNo">
    <w:name w:val="Part_No"/>
    <w:basedOn w:val="Normal"/>
    <w:next w:val="Partref"/>
    <w:uiPriority w:val="99"/>
    <w:rsid w:val="00B67F4C"/>
    <w:pPr>
      <w:keepNext/>
      <w:keepLines/>
      <w:spacing w:before="480" w:after="80"/>
      <w:jc w:val="center"/>
    </w:pPr>
    <w:rPr>
      <w:caps/>
      <w:sz w:val="28"/>
    </w:rPr>
  </w:style>
  <w:style w:type="paragraph" w:customStyle="1" w:styleId="Partref">
    <w:name w:val="Part_ref"/>
    <w:basedOn w:val="Normal"/>
    <w:next w:val="Parttitle"/>
    <w:uiPriority w:val="99"/>
    <w:rsid w:val="00B67F4C"/>
    <w:pPr>
      <w:keepNext/>
      <w:keepLines/>
      <w:spacing w:before="280"/>
      <w:jc w:val="center"/>
    </w:pPr>
  </w:style>
  <w:style w:type="paragraph" w:customStyle="1" w:styleId="Parttitle">
    <w:name w:val="Part_title"/>
    <w:basedOn w:val="Normal"/>
    <w:next w:val="Normalaftertitle"/>
    <w:uiPriority w:val="99"/>
    <w:rsid w:val="00B67F4C"/>
    <w:pPr>
      <w:keepNext/>
      <w:keepLines/>
      <w:spacing w:before="240" w:after="280"/>
      <w:jc w:val="center"/>
    </w:pPr>
    <w:rPr>
      <w:b/>
      <w:sz w:val="28"/>
    </w:rPr>
  </w:style>
  <w:style w:type="paragraph" w:customStyle="1" w:styleId="Recdate">
    <w:name w:val="Rec_date"/>
    <w:basedOn w:val="Normal"/>
    <w:next w:val="Normalaftertitle"/>
    <w:uiPriority w:val="99"/>
    <w:rsid w:val="00B67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67F4C"/>
  </w:style>
  <w:style w:type="paragraph" w:customStyle="1" w:styleId="RecNo">
    <w:name w:val="Rec_No"/>
    <w:basedOn w:val="Normal"/>
    <w:next w:val="Title"/>
    <w:rsid w:val="00B67F4C"/>
    <w:pPr>
      <w:keepNext/>
      <w:keepLines/>
      <w:spacing w:before="0"/>
      <w:jc w:val="left"/>
    </w:pPr>
    <w:rPr>
      <w:rFonts w:ascii="Times New Roman Bold" w:hAnsi="Times New Roman Bold"/>
      <w:b/>
    </w:rPr>
  </w:style>
  <w:style w:type="paragraph" w:styleId="Title">
    <w:name w:val="Title"/>
    <w:basedOn w:val="Normal"/>
    <w:next w:val="Normal"/>
    <w:link w:val="TitleChar"/>
    <w:uiPriority w:val="99"/>
    <w:qFormat/>
    <w:rsid w:val="00B67F4C"/>
    <w:pPr>
      <w:spacing w:before="840" w:after="480"/>
      <w:jc w:val="center"/>
    </w:pPr>
    <w:rPr>
      <w:b/>
      <w:sz w:val="24"/>
    </w:rPr>
  </w:style>
  <w:style w:type="paragraph" w:customStyle="1" w:styleId="QuestionNo">
    <w:name w:val="Question_No"/>
    <w:basedOn w:val="RecNo"/>
    <w:next w:val="Questiontitle"/>
    <w:uiPriority w:val="99"/>
    <w:rsid w:val="00B67F4C"/>
  </w:style>
  <w:style w:type="paragraph" w:customStyle="1" w:styleId="Questiontitle">
    <w:name w:val="Question_title"/>
    <w:basedOn w:val="Rectitle"/>
    <w:next w:val="Questionref"/>
    <w:uiPriority w:val="99"/>
    <w:rsid w:val="00B67F4C"/>
  </w:style>
  <w:style w:type="paragraph" w:customStyle="1" w:styleId="Rectitle">
    <w:name w:val="Rec_title"/>
    <w:basedOn w:val="Normal"/>
    <w:next w:val="Recref"/>
    <w:rsid w:val="00233582"/>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7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7F4C"/>
  </w:style>
  <w:style w:type="paragraph" w:customStyle="1" w:styleId="Repdate">
    <w:name w:val="Rep_date"/>
    <w:basedOn w:val="Recdate"/>
    <w:next w:val="Normalaftertitle"/>
    <w:uiPriority w:val="99"/>
    <w:rsid w:val="00B67F4C"/>
  </w:style>
  <w:style w:type="paragraph" w:customStyle="1" w:styleId="RepNo">
    <w:name w:val="Rep_No"/>
    <w:basedOn w:val="RecNo"/>
    <w:next w:val="Reptitle"/>
    <w:uiPriority w:val="99"/>
    <w:rsid w:val="00B67F4C"/>
  </w:style>
  <w:style w:type="paragraph" w:customStyle="1" w:styleId="Reptitle">
    <w:name w:val="Rep_title"/>
    <w:basedOn w:val="Rectitle"/>
    <w:next w:val="Repref"/>
    <w:uiPriority w:val="99"/>
    <w:rsid w:val="00B67F4C"/>
  </w:style>
  <w:style w:type="paragraph" w:customStyle="1" w:styleId="Repref">
    <w:name w:val="Rep_ref"/>
    <w:basedOn w:val="Recref"/>
    <w:next w:val="Repdate"/>
    <w:uiPriority w:val="99"/>
    <w:rsid w:val="00B67F4C"/>
  </w:style>
  <w:style w:type="paragraph" w:customStyle="1" w:styleId="Resdate">
    <w:name w:val="Res_date"/>
    <w:basedOn w:val="Recdate"/>
    <w:next w:val="Normalaftertitle"/>
    <w:uiPriority w:val="99"/>
    <w:rsid w:val="00B67F4C"/>
  </w:style>
  <w:style w:type="character" w:customStyle="1" w:styleId="Resdef">
    <w:name w:val="Res_def"/>
    <w:basedOn w:val="DefaultParagraphFont"/>
    <w:uiPriority w:val="99"/>
    <w:rsid w:val="00B67F4C"/>
    <w:rPr>
      <w:rFonts w:ascii="Times New Roman" w:hAnsi="Times New Roman"/>
      <w:b/>
    </w:rPr>
  </w:style>
  <w:style w:type="paragraph" w:customStyle="1" w:styleId="ResNo">
    <w:name w:val="Res_No"/>
    <w:basedOn w:val="RecNo"/>
    <w:next w:val="Restitle"/>
    <w:uiPriority w:val="99"/>
    <w:rsid w:val="00B67F4C"/>
  </w:style>
  <w:style w:type="paragraph" w:customStyle="1" w:styleId="Restitle">
    <w:name w:val="Res_title"/>
    <w:basedOn w:val="Rectitle"/>
    <w:next w:val="Resref"/>
    <w:uiPriority w:val="99"/>
    <w:rsid w:val="00B67F4C"/>
  </w:style>
  <w:style w:type="paragraph" w:customStyle="1" w:styleId="Resref">
    <w:name w:val="Res_ref"/>
    <w:basedOn w:val="Recref"/>
    <w:next w:val="Resdate"/>
    <w:uiPriority w:val="99"/>
    <w:rsid w:val="00B67F4C"/>
  </w:style>
  <w:style w:type="paragraph" w:customStyle="1" w:styleId="Section1">
    <w:name w:val="Section_1"/>
    <w:basedOn w:val="Normal"/>
    <w:next w:val="Normal"/>
    <w:uiPriority w:val="99"/>
    <w:rsid w:val="00B67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7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B67F4C"/>
    <w:pPr>
      <w:keepNext/>
      <w:keepLines/>
      <w:spacing w:before="480" w:after="80"/>
      <w:jc w:val="center"/>
    </w:pPr>
    <w:rPr>
      <w:caps/>
      <w:sz w:val="24"/>
    </w:rPr>
  </w:style>
  <w:style w:type="paragraph" w:customStyle="1" w:styleId="Sectiontitle">
    <w:name w:val="Section_title"/>
    <w:basedOn w:val="Normal"/>
    <w:uiPriority w:val="99"/>
    <w:rsid w:val="00B67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67F4C"/>
    <w:pPr>
      <w:spacing w:before="840" w:after="200"/>
      <w:jc w:val="center"/>
    </w:pPr>
    <w:rPr>
      <w:b/>
      <w:sz w:val="28"/>
    </w:rPr>
  </w:style>
  <w:style w:type="paragraph" w:customStyle="1" w:styleId="SpecialFooter">
    <w:name w:val="Special Footer"/>
    <w:basedOn w:val="Footer"/>
    <w:uiPriority w:val="99"/>
    <w:rsid w:val="00B67F4C"/>
    <w:pPr>
      <w:tabs>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7F4C"/>
    <w:rPr>
      <w:b/>
      <w:color w:val="auto"/>
    </w:rPr>
  </w:style>
  <w:style w:type="paragraph" w:customStyle="1" w:styleId="Tablehead">
    <w:name w:val="Table_head"/>
    <w:basedOn w:val="Tabletext"/>
    <w:next w:val="Tabletext"/>
    <w:rsid w:val="005304BB"/>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B67F4C"/>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B67F4C"/>
  </w:style>
  <w:style w:type="paragraph" w:customStyle="1" w:styleId="TableNoTitle">
    <w:name w:val="Table_NoTitle"/>
    <w:basedOn w:val="Normal"/>
    <w:next w:val="Tablehead"/>
    <w:uiPriority w:val="99"/>
    <w:rsid w:val="00B67F4C"/>
    <w:pPr>
      <w:keepNext/>
      <w:keepLines/>
      <w:spacing w:before="360" w:after="120"/>
      <w:jc w:val="center"/>
    </w:pPr>
    <w:rPr>
      <w:b/>
    </w:rPr>
  </w:style>
  <w:style w:type="paragraph" w:customStyle="1" w:styleId="Title1">
    <w:name w:val="Title 1"/>
    <w:basedOn w:val="Source"/>
    <w:next w:val="Title2"/>
    <w:uiPriority w:val="99"/>
    <w:rsid w:val="00B67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7F4C"/>
  </w:style>
  <w:style w:type="paragraph" w:customStyle="1" w:styleId="Title3">
    <w:name w:val="Title 3"/>
    <w:basedOn w:val="Title2"/>
    <w:next w:val="Title4"/>
    <w:uiPriority w:val="99"/>
    <w:rsid w:val="00B67F4C"/>
    <w:rPr>
      <w:caps w:val="0"/>
    </w:rPr>
  </w:style>
  <w:style w:type="paragraph" w:customStyle="1" w:styleId="Title4">
    <w:name w:val="Title 4"/>
    <w:basedOn w:val="Title3"/>
    <w:next w:val="Heading1"/>
    <w:uiPriority w:val="99"/>
    <w:rsid w:val="00B67F4C"/>
    <w:rPr>
      <w:b/>
    </w:rPr>
  </w:style>
  <w:style w:type="paragraph" w:customStyle="1" w:styleId="Artheading">
    <w:name w:val="Art_heading"/>
    <w:basedOn w:val="Normal"/>
    <w:next w:val="Normalaftertitle"/>
    <w:uiPriority w:val="99"/>
    <w:rsid w:val="00B67F4C"/>
    <w:pPr>
      <w:spacing w:before="480"/>
      <w:jc w:val="center"/>
    </w:pPr>
    <w:rPr>
      <w:b/>
      <w:sz w:val="28"/>
    </w:rPr>
  </w:style>
  <w:style w:type="paragraph" w:customStyle="1" w:styleId="Annexref">
    <w:name w:val="Annex_ref"/>
    <w:basedOn w:val="Normal"/>
    <w:next w:val="Normal"/>
    <w:uiPriority w:val="99"/>
    <w:rsid w:val="00B67F4C"/>
    <w:pPr>
      <w:spacing w:before="0"/>
      <w:jc w:val="center"/>
    </w:pPr>
  </w:style>
  <w:style w:type="paragraph" w:customStyle="1" w:styleId="Appendixref">
    <w:name w:val="Appendix_ref"/>
    <w:basedOn w:val="Annexref"/>
    <w:next w:val="Normalaftertitle"/>
    <w:uiPriority w:val="99"/>
    <w:rsid w:val="00B67F4C"/>
  </w:style>
  <w:style w:type="character" w:customStyle="1" w:styleId="ASN1boldchar">
    <w:name w:val="ASN.1 bold char"/>
    <w:basedOn w:val="DefaultParagraphFont"/>
    <w:rsid w:val="00D32A82"/>
    <w:rPr>
      <w:rFonts w:ascii="Courier New" w:hAnsi="Courier New"/>
      <w:b/>
      <w:sz w:val="18"/>
    </w:rPr>
  </w:style>
  <w:style w:type="paragraph" w:customStyle="1" w:styleId="ASN1italic">
    <w:name w:val="ASN.1_italic"/>
    <w:basedOn w:val="ASN1"/>
    <w:uiPriority w:val="99"/>
    <w:rsid w:val="00B67F4C"/>
    <w:rPr>
      <w:b w:val="0"/>
      <w:i/>
    </w:rPr>
  </w:style>
  <w:style w:type="paragraph" w:customStyle="1" w:styleId="Couvnote">
    <w:name w:val="Couv_note"/>
    <w:basedOn w:val="Normal"/>
    <w:uiPriority w:val="99"/>
    <w:rsid w:val="00B67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7F4C"/>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B67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
    <w:name w:val="Head"/>
    <w:basedOn w:val="DefaultParagraphFont"/>
    <w:uiPriority w:val="99"/>
    <w:rsid w:val="00B67F4C"/>
    <w:rPr>
      <w:b/>
    </w:rPr>
  </w:style>
  <w:style w:type="character" w:customStyle="1" w:styleId="href">
    <w:name w:val="href"/>
    <w:basedOn w:val="DefaultParagraphFont"/>
    <w:uiPriority w:val="99"/>
    <w:rsid w:val="00B67F4C"/>
    <w:rPr>
      <w:lang w:val="fr-FR"/>
    </w:rPr>
  </w:style>
  <w:style w:type="paragraph" w:customStyle="1" w:styleId="Indextitle">
    <w:name w:val="Index_title"/>
    <w:basedOn w:val="Normal"/>
    <w:uiPriority w:val="99"/>
    <w:rsid w:val="00B67F4C"/>
    <w:pPr>
      <w:spacing w:after="68"/>
      <w:jc w:val="center"/>
    </w:pPr>
    <w:rPr>
      <w:b/>
      <w:sz w:val="24"/>
    </w:rPr>
  </w:style>
  <w:style w:type="character" w:styleId="LineNumber">
    <w:name w:val="line number"/>
    <w:basedOn w:val="DefaultParagraphFont"/>
    <w:uiPriority w:val="99"/>
    <w:rsid w:val="00B67F4C"/>
  </w:style>
  <w:style w:type="paragraph" w:customStyle="1" w:styleId="Normalaftertitle0">
    <w:name w:val="Normal after title"/>
    <w:basedOn w:val="Normal"/>
    <w:uiPriority w:val="99"/>
    <w:rsid w:val="00B67F4C"/>
    <w:pPr>
      <w:spacing w:before="480"/>
    </w:pPr>
    <w:rPr>
      <w:rFonts w:ascii="Times" w:hAnsi="Times"/>
      <w:lang w:val="en-US"/>
    </w:rPr>
  </w:style>
  <w:style w:type="paragraph" w:styleId="NormalIndent">
    <w:name w:val="Normal Indent"/>
    <w:basedOn w:val="Normal"/>
    <w:uiPriority w:val="99"/>
    <w:rsid w:val="00B67F4C"/>
    <w:pPr>
      <w:ind w:left="600"/>
    </w:pPr>
  </w:style>
  <w:style w:type="paragraph" w:customStyle="1" w:styleId="Note1">
    <w:name w:val="Note 1"/>
    <w:basedOn w:val="Normal"/>
    <w:link w:val="Note1Char"/>
    <w:qFormat/>
    <w:rsid w:val="00A87200"/>
    <w:pPr>
      <w:tabs>
        <w:tab w:val="clear" w:pos="794"/>
        <w:tab w:val="clear" w:pos="1191"/>
        <w:tab w:val="clear" w:pos="1588"/>
        <w:tab w:val="clear" w:pos="1985"/>
      </w:tabs>
      <w:spacing w:before="60"/>
      <w:ind w:left="284"/>
    </w:pPr>
    <w:rPr>
      <w:sz w:val="18"/>
    </w:rPr>
  </w:style>
  <w:style w:type="paragraph" w:customStyle="1" w:styleId="Note2">
    <w:name w:val="Note 2"/>
    <w:basedOn w:val="Note1"/>
    <w:uiPriority w:val="99"/>
    <w:qFormat/>
    <w:rsid w:val="00B67F4C"/>
    <w:pPr>
      <w:ind w:left="1077"/>
    </w:pPr>
  </w:style>
  <w:style w:type="paragraph" w:customStyle="1" w:styleId="Note3">
    <w:name w:val="Note 3"/>
    <w:basedOn w:val="Note1"/>
    <w:uiPriority w:val="99"/>
    <w:rsid w:val="00B67F4C"/>
    <w:pPr>
      <w:ind w:left="1474"/>
    </w:pPr>
  </w:style>
  <w:style w:type="paragraph" w:customStyle="1" w:styleId="SAP">
    <w:name w:val="SAP"/>
    <w:basedOn w:val="Normal"/>
    <w:uiPriority w:val="99"/>
    <w:rsid w:val="00B67F4C"/>
    <w:pPr>
      <w:spacing w:before="960" w:after="240"/>
      <w:jc w:val="right"/>
    </w:pPr>
    <w:rPr>
      <w:rFonts w:ascii="C39T36Lfz" w:hAnsi="C39T36Lfz"/>
      <w:sz w:val="104"/>
    </w:rPr>
  </w:style>
  <w:style w:type="paragraph" w:customStyle="1" w:styleId="Tablefin">
    <w:name w:val="Table_fin"/>
    <w:basedOn w:val="Normal"/>
    <w:next w:val="Normal"/>
    <w:uiPriority w:val="99"/>
    <w:rsid w:val="00B67F4C"/>
    <w:pPr>
      <w:tabs>
        <w:tab w:val="clear" w:pos="794"/>
        <w:tab w:val="clear" w:pos="1191"/>
        <w:tab w:val="clear" w:pos="1588"/>
        <w:tab w:val="clear" w:pos="1985"/>
      </w:tabs>
      <w:spacing w:before="0"/>
    </w:pPr>
    <w:rPr>
      <w:sz w:val="12"/>
    </w:rPr>
  </w:style>
  <w:style w:type="character" w:styleId="Hyperlink">
    <w:name w:val="Hyperlink"/>
    <w:basedOn w:val="DefaultParagraphFont"/>
    <w:rsid w:val="00B67F4C"/>
    <w:rPr>
      <w:color w:val="0000FF"/>
      <w:u w:val="single"/>
    </w:rPr>
  </w:style>
  <w:style w:type="character" w:customStyle="1" w:styleId="ASN1ItalicChar">
    <w:name w:val="ASN.1 Italic Char"/>
    <w:basedOn w:val="DefaultParagraphFont"/>
    <w:rsid w:val="003E03FD"/>
    <w:rPr>
      <w:rFonts w:ascii="Courier New" w:hAnsi="Courier New"/>
      <w:i/>
      <w:sz w:val="18"/>
    </w:rPr>
  </w:style>
  <w:style w:type="paragraph" w:styleId="BalloonText">
    <w:name w:val="Balloon Text"/>
    <w:basedOn w:val="Normal"/>
    <w:link w:val="BalloonTextChar"/>
    <w:rsid w:val="00A87200"/>
    <w:pPr>
      <w:spacing w:before="0"/>
    </w:pPr>
    <w:rPr>
      <w:rFonts w:ascii="Tahoma" w:hAnsi="Tahoma" w:cs="Tahoma"/>
      <w:sz w:val="16"/>
      <w:szCs w:val="16"/>
    </w:rPr>
  </w:style>
  <w:style w:type="character" w:customStyle="1" w:styleId="BalloonTextChar">
    <w:name w:val="Balloon Text Char"/>
    <w:basedOn w:val="DefaultParagraphFont"/>
    <w:link w:val="BalloonText"/>
    <w:rsid w:val="00A87200"/>
    <w:rPr>
      <w:rFonts w:ascii="Tahoma" w:hAnsi="Tahoma" w:cs="Tahoma"/>
      <w:sz w:val="16"/>
      <w:szCs w:val="16"/>
      <w:lang w:val="en-GB" w:eastAsia="en-US"/>
    </w:rPr>
  </w:style>
  <w:style w:type="table" w:styleId="TableGrid">
    <w:name w:val="Table Grid"/>
    <w:basedOn w:val="TableNormal"/>
    <w:rsid w:val="0037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33D55"/>
    <w:rPr>
      <w:rFonts w:ascii="Times New Roman" w:hAnsi="Times New Roman"/>
      <w:b/>
      <w:sz w:val="24"/>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833D55"/>
    <w:rPr>
      <w:rFonts w:ascii="Times New Roman" w:hAnsi="Times New Roman"/>
      <w:b/>
      <w:sz w:val="22"/>
      <w:lang w:val="en-GB" w:eastAsia="en-US"/>
    </w:rPr>
  </w:style>
  <w:style w:type="character" w:customStyle="1" w:styleId="Heading3Char">
    <w:name w:val="Heading 3 Char"/>
    <w:aliases w:val="H3 Char,H31 Char,h3 Char"/>
    <w:basedOn w:val="DefaultParagraphFont"/>
    <w:link w:val="Heading3"/>
    <w:locked/>
    <w:rsid w:val="009B37BD"/>
    <w:rPr>
      <w:rFonts w:ascii="Times New Roman" w:hAnsi="Times New Roman"/>
      <w:b/>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9B37BD"/>
    <w:rPr>
      <w:rFonts w:ascii="Times New Roman" w:hAnsi="Times New Roman"/>
      <w:b/>
      <w:lang w:val="en-GB" w:eastAsia="en-US"/>
    </w:rPr>
  </w:style>
  <w:style w:type="character" w:customStyle="1" w:styleId="Heading5Char">
    <w:name w:val="Heading 5 Char"/>
    <w:aliases w:val="H5 Char,H51 Char,h5 Char"/>
    <w:basedOn w:val="DefaultParagraphFont"/>
    <w:link w:val="Heading5"/>
    <w:locked/>
    <w:rsid w:val="00833D55"/>
    <w:rPr>
      <w:rFonts w:ascii="Times New Roman" w:hAnsi="Times New Roman"/>
      <w:b/>
      <w:lang w:val="en-GB" w:eastAsia="en-US"/>
    </w:rPr>
  </w:style>
  <w:style w:type="character" w:customStyle="1" w:styleId="Heading6Char">
    <w:name w:val="Heading 6 Char"/>
    <w:aliases w:val="H6 Char,H61 Char,h6 Char"/>
    <w:basedOn w:val="DefaultParagraphFont"/>
    <w:link w:val="Heading6"/>
    <w:locked/>
    <w:rsid w:val="00833D55"/>
    <w:rPr>
      <w:rFonts w:ascii="Times New Roman" w:hAnsi="Times New Roman"/>
      <w:b/>
      <w:lang w:val="en-GB" w:eastAsia="en-US"/>
    </w:rPr>
  </w:style>
  <w:style w:type="character" w:customStyle="1" w:styleId="Heading7Char">
    <w:name w:val="Heading 7 Char"/>
    <w:basedOn w:val="DefaultParagraphFont"/>
    <w:link w:val="Heading7"/>
    <w:locked/>
    <w:rsid w:val="00833D55"/>
    <w:rPr>
      <w:rFonts w:ascii="Times New Roman" w:hAnsi="Times New Roman"/>
      <w:b/>
      <w:lang w:val="en-GB" w:eastAsia="en-US"/>
    </w:rPr>
  </w:style>
  <w:style w:type="character" w:customStyle="1" w:styleId="Heading8Char">
    <w:name w:val="Heading 8 Char"/>
    <w:basedOn w:val="DefaultParagraphFont"/>
    <w:link w:val="Heading8"/>
    <w:locked/>
    <w:rsid w:val="00833D55"/>
    <w:rPr>
      <w:rFonts w:ascii="Times New Roman" w:hAnsi="Times New Roman"/>
      <w:b/>
      <w:sz w:val="24"/>
      <w:lang w:val="en-GB" w:eastAsia="en-US"/>
    </w:rPr>
  </w:style>
  <w:style w:type="character" w:customStyle="1" w:styleId="Heading9Char">
    <w:name w:val="Heading 9 Char"/>
    <w:basedOn w:val="DefaultParagraphFont"/>
    <w:link w:val="Heading9"/>
    <w:locked/>
    <w:rsid w:val="00833D55"/>
    <w:rPr>
      <w:rFonts w:ascii="Times New Roman" w:hAnsi="Times New Roman"/>
      <w:b/>
      <w:sz w:val="24"/>
      <w:lang w:val="en-GB" w:eastAsia="en-US"/>
    </w:rPr>
  </w:style>
  <w:style w:type="paragraph" w:styleId="BodyTextIndent">
    <w:name w:val="Body Text Indent"/>
    <w:basedOn w:val="Normal"/>
    <w:link w:val="BodyTextIndentChar"/>
    <w:uiPriority w:val="99"/>
    <w:rsid w:val="00833D55"/>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833D55"/>
    <w:rPr>
      <w:rFonts w:ascii="Times New Roman" w:eastAsia="Malgun Gothic" w:hAnsi="Times New Roman"/>
      <w:lang w:val="en-GB"/>
    </w:rPr>
  </w:style>
  <w:style w:type="character" w:customStyle="1" w:styleId="Heading4CharChar1">
    <w:name w:val="Heading 4 Char Char1"/>
    <w:aliases w:val="Heading 4 Char1 Char Char,Heading 4 Char Char Char Char"/>
    <w:uiPriority w:val="99"/>
    <w:rsid w:val="00121B58"/>
    <w:rPr>
      <w:rFonts w:cs="Times New Roman"/>
      <w:b/>
      <w:bCs/>
      <w:lang w:val="en-GB" w:eastAsia="en-US"/>
    </w:rPr>
  </w:style>
  <w:style w:type="character" w:customStyle="1" w:styleId="CommentTextChar">
    <w:name w:val="Comment Text Char"/>
    <w:basedOn w:val="DefaultParagraphFont"/>
    <w:uiPriority w:val="99"/>
    <w:locked/>
    <w:rsid w:val="00833D55"/>
    <w:rPr>
      <w:rFonts w:ascii="Times New Roman" w:hAnsi="Times New Roman" w:cs="Times New Roman"/>
      <w:lang w:val="en-GB"/>
    </w:rPr>
  </w:style>
  <w:style w:type="paragraph" w:styleId="Index7">
    <w:name w:val="index 7"/>
    <w:basedOn w:val="Normal"/>
    <w:next w:val="Normal"/>
    <w:autoRedefine/>
    <w:uiPriority w:val="99"/>
    <w:rsid w:val="00833D55"/>
    <w:pPr>
      <w:ind w:left="1698"/>
    </w:pPr>
    <w:rPr>
      <w:rFonts w:eastAsia="Malgun Gothic"/>
    </w:rPr>
  </w:style>
  <w:style w:type="paragraph" w:styleId="Index6">
    <w:name w:val="index 6"/>
    <w:basedOn w:val="Normal"/>
    <w:next w:val="Normal"/>
    <w:autoRedefine/>
    <w:uiPriority w:val="99"/>
    <w:rsid w:val="00833D55"/>
    <w:pPr>
      <w:ind w:left="1415"/>
    </w:pPr>
    <w:rPr>
      <w:rFonts w:eastAsia="Malgun Gothic"/>
    </w:rPr>
  </w:style>
  <w:style w:type="paragraph" w:styleId="Index5">
    <w:name w:val="index 5"/>
    <w:basedOn w:val="Normal"/>
    <w:next w:val="Normal"/>
    <w:autoRedefine/>
    <w:uiPriority w:val="99"/>
    <w:rsid w:val="00833D55"/>
    <w:pPr>
      <w:ind w:left="1132"/>
    </w:pPr>
    <w:rPr>
      <w:rFonts w:eastAsia="Malgun Gothic"/>
    </w:rPr>
  </w:style>
  <w:style w:type="paragraph" w:styleId="Index4">
    <w:name w:val="index 4"/>
    <w:basedOn w:val="Normal"/>
    <w:next w:val="Normal"/>
    <w:autoRedefine/>
    <w:uiPriority w:val="99"/>
    <w:rsid w:val="00833D55"/>
    <w:pPr>
      <w:ind w:left="849"/>
    </w:pPr>
    <w:rPr>
      <w:rFonts w:eastAsia="Malgun Gothic"/>
    </w:rPr>
  </w:style>
  <w:style w:type="paragraph" w:customStyle="1" w:styleId="ColorfulShading-Accent12">
    <w:name w:val="Colorful Shading - Accent 12"/>
    <w:hidden/>
    <w:uiPriority w:val="99"/>
    <w:semiHidden/>
    <w:rsid w:val="00833D55"/>
    <w:rPr>
      <w:rFonts w:ascii="Times New Roman" w:eastAsia="Malgun Gothic" w:hAnsi="Times New Roman"/>
      <w:lang w:val="en-GB" w:eastAsia="en-US"/>
    </w:rPr>
  </w:style>
  <w:style w:type="paragraph" w:styleId="IndexHeading">
    <w:name w:val="index heading"/>
    <w:basedOn w:val="Normal"/>
    <w:next w:val="ColorfulShading-Accent12"/>
    <w:uiPriority w:val="99"/>
    <w:rsid w:val="00833D55"/>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Malgun Gothic"/>
      <w:b/>
      <w:bCs/>
      <w:sz w:val="22"/>
      <w:szCs w:val="22"/>
    </w:rPr>
  </w:style>
  <w:style w:type="character" w:customStyle="1" w:styleId="FooterChar">
    <w:name w:val="Footer Char"/>
    <w:basedOn w:val="DefaultParagraphFont"/>
    <w:link w:val="Footer"/>
    <w:locked/>
    <w:rsid w:val="00833D55"/>
    <w:rPr>
      <w:rFonts w:ascii="Times New Roman" w:hAnsi="Times New Roman"/>
      <w:b/>
      <w:lang w:val="en-GB" w:eastAsia="en-US"/>
    </w:rPr>
  </w:style>
  <w:style w:type="character" w:customStyle="1" w:styleId="HeaderChar">
    <w:name w:val="Header Char"/>
    <w:aliases w:val="h Char,Header/Footer Char"/>
    <w:basedOn w:val="DefaultParagraphFont"/>
    <w:link w:val="Header"/>
    <w:locked/>
    <w:rsid w:val="00833D55"/>
    <w:rPr>
      <w:rFonts w:ascii="Times New Roman" w:hAnsi="Times New Roman"/>
      <w:lang w:val="en-GB" w:eastAsia="en-US"/>
    </w:rPr>
  </w:style>
  <w:style w:type="character" w:customStyle="1" w:styleId="FootnoteTextChar">
    <w:name w:val="Footnote Text Char"/>
    <w:basedOn w:val="DefaultParagraphFont"/>
    <w:link w:val="FootnoteText"/>
    <w:locked/>
    <w:rsid w:val="00833D55"/>
    <w:rPr>
      <w:rFonts w:ascii="Times New Roman" w:hAnsi="Times New Roman"/>
      <w:sz w:val="18"/>
      <w:lang w:val="en-GB" w:eastAsia="en-US"/>
    </w:rPr>
  </w:style>
  <w:style w:type="paragraph" w:customStyle="1" w:styleId="TableLegend0">
    <w:name w:val="Table_Legend"/>
    <w:basedOn w:val="Normal"/>
    <w:next w:val="Normal"/>
    <w:uiPriority w:val="99"/>
    <w:rsid w:val="00833D55"/>
    <w:pPr>
      <w:keepNext/>
      <w:tabs>
        <w:tab w:val="clear" w:pos="794"/>
        <w:tab w:val="clear" w:pos="1191"/>
        <w:tab w:val="clear" w:pos="1588"/>
        <w:tab w:val="clear" w:pos="1985"/>
        <w:tab w:val="left" w:pos="454"/>
      </w:tabs>
      <w:spacing w:before="86"/>
    </w:pPr>
    <w:rPr>
      <w:rFonts w:eastAsia="Malgun Gothic"/>
      <w:sz w:val="18"/>
      <w:szCs w:val="18"/>
    </w:rPr>
  </w:style>
  <w:style w:type="paragraph" w:customStyle="1" w:styleId="BlancCharChar">
    <w:name w:val="Blanc Char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paragraph" w:customStyle="1" w:styleId="TableText0">
    <w:name w:val="Table_Text"/>
    <w:basedOn w:val="TableLegend0"/>
    <w:uiPriority w:val="99"/>
    <w:rsid w:val="00833D55"/>
    <w:pPr>
      <w:keepNext w:val="0"/>
      <w:keepLines/>
      <w:tabs>
        <w:tab w:val="clear" w:pos="454"/>
      </w:tabs>
      <w:spacing w:before="100" w:after="100" w:line="190" w:lineRule="exact"/>
    </w:pPr>
  </w:style>
  <w:style w:type="character" w:customStyle="1" w:styleId="BlancCharCharChar">
    <w:name w:val="Blanc Char Char Char"/>
    <w:uiPriority w:val="99"/>
    <w:rsid w:val="00833D55"/>
    <w:rPr>
      <w:b/>
      <w:sz w:val="8"/>
      <w:lang w:val="en-US" w:eastAsia="en-US"/>
    </w:rPr>
  </w:style>
  <w:style w:type="paragraph" w:customStyle="1" w:styleId="heading1aftertitle">
    <w:name w:val="heading 1aftertitle"/>
    <w:basedOn w:val="Heading1"/>
    <w:next w:val="Normal"/>
    <w:uiPriority w:val="99"/>
    <w:rsid w:val="00121B58"/>
    <w:pPr>
      <w:numPr>
        <w:numId w:val="1"/>
      </w:numPr>
      <w:spacing w:before="1134"/>
      <w:outlineLvl w:val="9"/>
    </w:pPr>
    <w:rPr>
      <w:rFonts w:eastAsia="Malgun Gothic"/>
      <w:bCs/>
      <w:szCs w:val="24"/>
    </w:rPr>
  </w:style>
  <w:style w:type="paragraph" w:customStyle="1" w:styleId="Annex1">
    <w:name w:val="Annex 1"/>
    <w:basedOn w:val="Heading1"/>
    <w:next w:val="Normal"/>
    <w:uiPriority w:val="99"/>
    <w:qFormat/>
    <w:rsid w:val="00833D55"/>
    <w:pPr>
      <w:tabs>
        <w:tab w:val="num" w:pos="4690"/>
      </w:tabs>
      <w:jc w:val="center"/>
    </w:pPr>
    <w:rPr>
      <w:rFonts w:eastAsia="Malgun Gothic"/>
      <w:bCs/>
      <w:szCs w:val="24"/>
    </w:rPr>
  </w:style>
  <w:style w:type="paragraph" w:customStyle="1" w:styleId="FigureTitle">
    <w:name w:val="Figure_Title"/>
    <w:basedOn w:val="TableTitle"/>
    <w:next w:val="Normal"/>
    <w:uiPriority w:val="99"/>
    <w:rsid w:val="00833D55"/>
    <w:pPr>
      <w:spacing w:after="720"/>
    </w:pPr>
    <w:rPr>
      <w:bCs w:val="0"/>
      <w:lang w:eastAsia="zh-TW"/>
    </w:rPr>
  </w:style>
  <w:style w:type="paragraph" w:customStyle="1" w:styleId="TableTitle">
    <w:name w:val="Table_Title"/>
    <w:basedOn w:val="Normal"/>
    <w:next w:val="Blanc"/>
    <w:rsid w:val="00833D55"/>
    <w:pPr>
      <w:keepNext/>
      <w:spacing w:before="240" w:after="113"/>
      <w:jc w:val="center"/>
    </w:pPr>
    <w:rPr>
      <w:rFonts w:eastAsia="Malgun Gothic"/>
      <w:b/>
      <w:bCs/>
    </w:rPr>
  </w:style>
  <w:style w:type="paragraph" w:customStyle="1" w:styleId="Blanc">
    <w:name w:val="Blanc"/>
    <w:basedOn w:val="TableTitle"/>
    <w:next w:val="TableText0"/>
    <w:rsid w:val="00833D5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833D55"/>
    <w:pPr>
      <w:keepNext/>
      <w:tabs>
        <w:tab w:val="clear" w:pos="794"/>
        <w:tab w:val="clear" w:pos="1191"/>
        <w:tab w:val="clear" w:pos="1588"/>
        <w:tab w:val="clear" w:pos="1985"/>
      </w:tabs>
      <w:spacing w:before="567" w:after="113"/>
      <w:jc w:val="center"/>
    </w:pPr>
    <w:rPr>
      <w:rFonts w:eastAsia="Malgun Gothic"/>
      <w:lang w:val="en-US"/>
    </w:rPr>
  </w:style>
  <w:style w:type="paragraph" w:customStyle="1" w:styleId="FigureTitleChar">
    <w:name w:val="Figure_Title Char"/>
    <w:basedOn w:val="Normal"/>
    <w:next w:val="Normal"/>
    <w:uiPriority w:val="99"/>
    <w:rsid w:val="00833D55"/>
    <w:pPr>
      <w:keepNext/>
      <w:spacing w:before="240" w:after="720"/>
      <w:jc w:val="center"/>
    </w:pPr>
    <w:rPr>
      <w:rFonts w:eastAsia="Malgun Gothic"/>
      <w:b/>
      <w:bCs/>
    </w:rPr>
  </w:style>
  <w:style w:type="paragraph" w:customStyle="1" w:styleId="AnnexRef0">
    <w:name w:val="Annex_Ref"/>
    <w:basedOn w:val="Normal"/>
    <w:next w:val="AnnexTitle"/>
    <w:uiPriority w:val="99"/>
    <w:rsid w:val="00833D55"/>
    <w:pPr>
      <w:spacing w:before="0"/>
      <w:jc w:val="center"/>
    </w:pPr>
    <w:rPr>
      <w:rFonts w:eastAsia="Malgun Gothic"/>
    </w:rPr>
  </w:style>
  <w:style w:type="paragraph" w:customStyle="1" w:styleId="AnnexTitle">
    <w:name w:val="Annex_Title"/>
    <w:basedOn w:val="Normal"/>
    <w:next w:val="Normal"/>
    <w:uiPriority w:val="99"/>
    <w:rsid w:val="00833D55"/>
    <w:pPr>
      <w:spacing w:after="68"/>
      <w:jc w:val="center"/>
    </w:pPr>
    <w:rPr>
      <w:rFonts w:eastAsia="Malgun Gothic"/>
      <w:b/>
      <w:bCs/>
      <w:sz w:val="24"/>
      <w:szCs w:val="24"/>
    </w:rPr>
  </w:style>
  <w:style w:type="paragraph" w:customStyle="1" w:styleId="SectionTitle0">
    <w:name w:val="Section_Title"/>
    <w:basedOn w:val="Normal"/>
    <w:uiPriority w:val="99"/>
    <w:rsid w:val="00833D55"/>
    <w:pPr>
      <w:tabs>
        <w:tab w:val="clear" w:pos="794"/>
        <w:tab w:val="clear" w:pos="1191"/>
        <w:tab w:val="clear" w:pos="1588"/>
        <w:tab w:val="clear" w:pos="1985"/>
      </w:tabs>
      <w:ind w:left="1418"/>
      <w:jc w:val="left"/>
    </w:pPr>
    <w:rPr>
      <w:rFonts w:ascii="Arial" w:eastAsia="Malgun Gothic" w:hAnsi="Arial" w:cs="Arial"/>
      <w:sz w:val="32"/>
      <w:szCs w:val="32"/>
      <w:lang w:val="en-US"/>
    </w:rPr>
  </w:style>
  <w:style w:type="paragraph" w:customStyle="1" w:styleId="CouvRecTitle0">
    <w:name w:val="Couv Rec Title"/>
    <w:basedOn w:val="Normal"/>
    <w:uiPriority w:val="99"/>
    <w:rsid w:val="00833D55"/>
    <w:pPr>
      <w:keepNext/>
      <w:keepLines/>
      <w:tabs>
        <w:tab w:val="clear" w:pos="794"/>
        <w:tab w:val="clear" w:pos="1191"/>
        <w:tab w:val="clear" w:pos="1588"/>
        <w:tab w:val="clear" w:pos="1985"/>
      </w:tabs>
      <w:spacing w:before="240"/>
      <w:ind w:left="1418"/>
      <w:jc w:val="left"/>
    </w:pPr>
    <w:rPr>
      <w:rFonts w:ascii="Arial" w:eastAsia="Malgun Gothic" w:hAnsi="Arial" w:cs="Arial"/>
      <w:b/>
      <w:bCs/>
      <w:sz w:val="36"/>
      <w:szCs w:val="36"/>
      <w:lang w:val="en-US"/>
    </w:rPr>
  </w:style>
  <w:style w:type="paragraph" w:customStyle="1" w:styleId="CouvRec">
    <w:name w:val="Couv Rec #"/>
    <w:basedOn w:val="Normal"/>
    <w:uiPriority w:val="99"/>
    <w:rsid w:val="00833D55"/>
    <w:pPr>
      <w:tabs>
        <w:tab w:val="clear" w:pos="794"/>
        <w:tab w:val="clear" w:pos="1191"/>
        <w:tab w:val="clear" w:pos="1588"/>
        <w:tab w:val="clear" w:pos="1985"/>
      </w:tabs>
      <w:spacing w:before="6"/>
      <w:ind w:left="1418"/>
    </w:pPr>
    <w:rPr>
      <w:rFonts w:ascii="Arial" w:eastAsia="Malgun Gothic" w:hAnsi="Arial" w:cs="Arial"/>
      <w:sz w:val="32"/>
      <w:szCs w:val="32"/>
      <w:lang w:val="en-US"/>
    </w:rPr>
  </w:style>
  <w:style w:type="paragraph" w:customStyle="1" w:styleId="CouvNote0">
    <w:name w:val="Couv Note"/>
    <w:basedOn w:val="Normal"/>
    <w:uiPriority w:val="99"/>
    <w:rsid w:val="00833D55"/>
    <w:pPr>
      <w:tabs>
        <w:tab w:val="clear" w:pos="794"/>
        <w:tab w:val="clear" w:pos="1191"/>
        <w:tab w:val="clear" w:pos="1588"/>
        <w:tab w:val="clear" w:pos="1985"/>
        <w:tab w:val="left" w:pos="1134"/>
        <w:tab w:val="left" w:pos="1418"/>
      </w:tabs>
      <w:spacing w:before="200"/>
    </w:pPr>
    <w:rPr>
      <w:rFonts w:ascii="Arial" w:eastAsia="Malgun Gothic" w:hAnsi="Arial" w:cs="Arial"/>
      <w:lang w:val="en-US"/>
    </w:rPr>
  </w:style>
  <w:style w:type="paragraph" w:customStyle="1" w:styleId="Rec">
    <w:name w:val="Rec #"/>
    <w:basedOn w:val="Normal"/>
    <w:next w:val="headfoot"/>
    <w:uiPriority w:val="99"/>
    <w:rsid w:val="00833D55"/>
    <w:pPr>
      <w:keepNext/>
      <w:keepLines/>
      <w:spacing w:before="720"/>
      <w:jc w:val="left"/>
    </w:pPr>
    <w:rPr>
      <w:rFonts w:eastAsia="Malgun Gothic"/>
      <w:b/>
      <w:bCs/>
    </w:rPr>
  </w:style>
  <w:style w:type="paragraph" w:customStyle="1" w:styleId="headfoot">
    <w:name w:val="head_foot"/>
    <w:basedOn w:val="Normal"/>
    <w:next w:val="Rec"/>
    <w:uiPriority w:val="99"/>
    <w:rsid w:val="00833D55"/>
    <w:pPr>
      <w:tabs>
        <w:tab w:val="clear" w:pos="794"/>
        <w:tab w:val="clear" w:pos="1191"/>
        <w:tab w:val="clear" w:pos="1588"/>
        <w:tab w:val="clear" w:pos="1985"/>
      </w:tabs>
      <w:spacing w:before="0"/>
    </w:pPr>
    <w:rPr>
      <w:rFonts w:eastAsia="Malgun Gothic"/>
      <w:color w:val="FF0000"/>
      <w:sz w:val="8"/>
      <w:szCs w:val="8"/>
    </w:rPr>
  </w:style>
  <w:style w:type="paragraph" w:customStyle="1" w:styleId="ASN1Continue">
    <w:name w:val="ASN.1 Continue"/>
    <w:basedOn w:val="ASN1"/>
    <w:uiPriority w:val="99"/>
    <w:rsid w:val="00833D55"/>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833D55"/>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833D55"/>
    <w:rPr>
      <w:sz w:val="18"/>
      <w:lang w:val="en-GB" w:eastAsia="en-US"/>
    </w:rPr>
  </w:style>
  <w:style w:type="paragraph" w:customStyle="1" w:styleId="head0">
    <w:name w:val="head"/>
    <w:basedOn w:val="headfoot"/>
    <w:next w:val="foot"/>
    <w:uiPriority w:val="99"/>
    <w:rsid w:val="00833D55"/>
    <w:rPr>
      <w:color w:val="FFFFFF"/>
    </w:rPr>
  </w:style>
  <w:style w:type="paragraph" w:customStyle="1" w:styleId="foot">
    <w:name w:val="foot"/>
    <w:basedOn w:val="head0"/>
    <w:next w:val="Heading1"/>
    <w:uiPriority w:val="99"/>
    <w:rsid w:val="00833D55"/>
  </w:style>
  <w:style w:type="paragraph" w:customStyle="1" w:styleId="RecISO">
    <w:name w:val="Rec_ISO_#"/>
    <w:basedOn w:val="Rec"/>
    <w:uiPriority w:val="99"/>
    <w:rsid w:val="00833D55"/>
    <w:pPr>
      <w:tabs>
        <w:tab w:val="clear" w:pos="794"/>
        <w:tab w:val="clear" w:pos="1191"/>
        <w:tab w:val="clear" w:pos="1588"/>
        <w:tab w:val="clear" w:pos="1985"/>
      </w:tabs>
    </w:pPr>
  </w:style>
  <w:style w:type="paragraph" w:customStyle="1" w:styleId="RecCCITT">
    <w:name w:val="Rec_CCITT_#"/>
    <w:basedOn w:val="RecISO"/>
    <w:uiPriority w:val="99"/>
    <w:rsid w:val="00833D55"/>
    <w:pPr>
      <w:spacing w:before="0"/>
    </w:pPr>
  </w:style>
  <w:style w:type="character" w:customStyle="1" w:styleId="TitleChar">
    <w:name w:val="Title Char"/>
    <w:basedOn w:val="DefaultParagraphFont"/>
    <w:link w:val="Title"/>
    <w:uiPriority w:val="99"/>
    <w:locked/>
    <w:rsid w:val="00833D55"/>
    <w:rPr>
      <w:rFonts w:ascii="Times New Roman" w:hAnsi="Times New Roman"/>
      <w:b/>
      <w:sz w:val="24"/>
      <w:lang w:val="en-GB" w:eastAsia="en-US"/>
    </w:rPr>
  </w:style>
  <w:style w:type="paragraph" w:customStyle="1" w:styleId="IndexTitle0">
    <w:name w:val="Index_Title"/>
    <w:basedOn w:val="AnnexTitle"/>
    <w:uiPriority w:val="99"/>
    <w:rsid w:val="00833D55"/>
  </w:style>
  <w:style w:type="paragraph" w:styleId="Revision">
    <w:name w:val="Revision"/>
    <w:hidden/>
    <w:uiPriority w:val="99"/>
    <w:rsid w:val="00833D55"/>
    <w:rPr>
      <w:rFonts w:ascii="Times New Roman" w:eastAsia="Malgun Gothic" w:hAnsi="Times New Roman"/>
      <w:lang w:val="en-GB" w:eastAsia="en-US"/>
    </w:rPr>
  </w:style>
  <w:style w:type="paragraph" w:styleId="ListParagraph">
    <w:name w:val="List Paragraph"/>
    <w:basedOn w:val="Normal"/>
    <w:uiPriority w:val="34"/>
    <w:qFormat/>
    <w:rsid w:val="00833D55"/>
    <w:pPr>
      <w:ind w:left="720"/>
      <w:contextualSpacing/>
    </w:pPr>
    <w:rPr>
      <w:rFonts w:eastAsia="Malgun Gothic"/>
    </w:rPr>
  </w:style>
  <w:style w:type="paragraph" w:customStyle="1" w:styleId="tableheading">
    <w:name w:val="table heading"/>
    <w:basedOn w:val="Normal"/>
    <w:rsid w:val="00833D55"/>
    <w:pPr>
      <w:keepNext/>
      <w:keepLines/>
      <w:tabs>
        <w:tab w:val="clear" w:pos="794"/>
        <w:tab w:val="clear" w:pos="1191"/>
        <w:tab w:val="clear" w:pos="1588"/>
        <w:tab w:val="clear" w:pos="1985"/>
      </w:tabs>
      <w:spacing w:before="0" w:after="60"/>
    </w:pPr>
    <w:rPr>
      <w:rFonts w:eastAsia="Malgun Gothic"/>
      <w:b/>
      <w:bCs/>
    </w:rPr>
  </w:style>
  <w:style w:type="paragraph" w:styleId="Caption">
    <w:name w:val="caption"/>
    <w:basedOn w:val="Normal"/>
    <w:next w:val="Normal"/>
    <w:link w:val="CaptionChar1"/>
    <w:qFormat/>
    <w:rsid w:val="00833D55"/>
    <w:pPr>
      <w:keepNext/>
      <w:tabs>
        <w:tab w:val="clear" w:pos="794"/>
        <w:tab w:val="clear" w:pos="1191"/>
        <w:tab w:val="clear" w:pos="1588"/>
        <w:tab w:val="clear" w:pos="1985"/>
      </w:tabs>
      <w:spacing w:before="240" w:after="113"/>
      <w:jc w:val="center"/>
    </w:pPr>
    <w:rPr>
      <w:rFonts w:eastAsia="Malgun Gothic"/>
      <w:b/>
      <w:bCs/>
      <w:lang w:val="en-US"/>
    </w:rPr>
  </w:style>
  <w:style w:type="paragraph" w:customStyle="1" w:styleId="tablecell">
    <w:name w:val="table cell"/>
    <w:basedOn w:val="Normal"/>
    <w:rsid w:val="00833D55"/>
    <w:pPr>
      <w:keepNext/>
      <w:keepLines/>
      <w:tabs>
        <w:tab w:val="clear" w:pos="794"/>
        <w:tab w:val="clear" w:pos="1191"/>
        <w:tab w:val="clear" w:pos="1588"/>
        <w:tab w:val="clear" w:pos="1985"/>
      </w:tabs>
      <w:spacing w:before="0" w:after="60"/>
    </w:pPr>
    <w:rPr>
      <w:rFonts w:eastAsia="Malgun Gothic"/>
    </w:rPr>
  </w:style>
  <w:style w:type="paragraph" w:customStyle="1" w:styleId="Sprechblasentext1">
    <w:name w:val="Sprechblasentext1"/>
    <w:basedOn w:val="Normal"/>
    <w:uiPriority w:val="99"/>
    <w:semiHidden/>
    <w:rsid w:val="00833D55"/>
    <w:rPr>
      <w:rFonts w:ascii="Tahoma" w:eastAsia="Malgun Gothic" w:hAnsi="Tahoma" w:cs="Tahoma"/>
      <w:sz w:val="16"/>
      <w:szCs w:val="16"/>
    </w:rPr>
  </w:style>
  <w:style w:type="paragraph" w:customStyle="1" w:styleId="CourierText">
    <w:name w:val="Courier Text"/>
    <w:basedOn w:val="Normal"/>
    <w:uiPriority w:val="99"/>
    <w:rsid w:val="00833D55"/>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customStyle="1" w:styleId="tablesyntax">
    <w:name w:val="table syntax"/>
    <w:basedOn w:val="Normal"/>
    <w:link w:val="tablesyntaxChar"/>
    <w:rsid w:val="0062510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paragraph" w:styleId="TableofFigures">
    <w:name w:val="table of figures"/>
    <w:basedOn w:val="Normal"/>
    <w:next w:val="Normal"/>
    <w:uiPriority w:val="99"/>
    <w:rsid w:val="00833D55"/>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833D55"/>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833D55"/>
    <w:rPr>
      <w:rFonts w:ascii="Times New Roman" w:eastAsia="Batang" w:hAnsi="Times New Roman"/>
      <w:sz w:val="22"/>
      <w:szCs w:val="22"/>
      <w:lang w:val="en-GB" w:eastAsia="en-US"/>
    </w:rPr>
  </w:style>
  <w:style w:type="paragraph" w:customStyle="1" w:styleId="AppendixHeading2">
    <w:name w:val="Appendix Heading 2"/>
    <w:basedOn w:val="Heading2"/>
    <w:uiPriority w:val="99"/>
    <w:rsid w:val="00833D55"/>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I">
    <w:name w:val="Appendix Heading I"/>
    <w:basedOn w:val="Normal"/>
    <w:uiPriority w:val="99"/>
    <w:rsid w:val="00833D55"/>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833D55"/>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33D55"/>
    <w:pPr>
      <w:keepLines w:val="0"/>
      <w:numPr>
        <w:numId w:val="6"/>
      </w:numPr>
      <w:tabs>
        <w:tab w:val="clear" w:pos="1191"/>
        <w:tab w:val="clear" w:pos="1588"/>
        <w:tab w:val="clear" w:pos="1985"/>
        <w:tab w:val="num" w:pos="864"/>
        <w:tab w:val="num" w:pos="1800"/>
      </w:tabs>
      <w:spacing w:before="240" w:after="60"/>
      <w:ind w:left="864" w:hanging="864"/>
    </w:pPr>
    <w:rPr>
      <w:rFonts w:eastAsia="Batang"/>
      <w:bCs/>
      <w:sz w:val="22"/>
      <w:szCs w:val="22"/>
      <w:lang w:val="en-US" w:eastAsia="zh-CN"/>
    </w:rPr>
  </w:style>
  <w:style w:type="paragraph" w:customStyle="1" w:styleId="AppendixHeading5">
    <w:name w:val="Appendix Heading 5"/>
    <w:basedOn w:val="Heading5"/>
    <w:uiPriority w:val="99"/>
    <w:rsid w:val="00833D55"/>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character" w:styleId="FollowedHyperlink">
    <w:name w:val="FollowedHyperlink"/>
    <w:basedOn w:val="DefaultParagraphFont"/>
    <w:rsid w:val="00833D55"/>
    <w:rPr>
      <w:color w:val="800080"/>
      <w:u w:val="single"/>
    </w:rPr>
  </w:style>
  <w:style w:type="paragraph" w:customStyle="1" w:styleId="BlancChar">
    <w:name w:val="Blanc Char"/>
    <w:basedOn w:val="Normal"/>
    <w:next w:val="TableText0"/>
    <w:uiPriority w:val="99"/>
    <w:rsid w:val="00833D55"/>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833D55"/>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833D55"/>
    <w:rPr>
      <w:rFonts w:ascii="Times New Roman" w:eastAsia="Malgun Gothic" w:hAnsi="Times New Roman"/>
      <w:sz w:val="16"/>
      <w:shd w:val="clear" w:color="auto" w:fill="000080"/>
      <w:lang w:val="en-GB"/>
    </w:rPr>
  </w:style>
  <w:style w:type="paragraph" w:styleId="BodyTextIndent3">
    <w:name w:val="Body Text Indent 3"/>
    <w:basedOn w:val="Normal"/>
    <w:link w:val="BodyTextIndent3Char"/>
    <w:uiPriority w:val="99"/>
    <w:rsid w:val="00833D55"/>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833D55"/>
    <w:rPr>
      <w:rFonts w:ascii="Times New Roman" w:eastAsia="Malgun Gothic" w:hAnsi="Times New Roman"/>
      <w:sz w:val="16"/>
      <w:szCs w:val="16"/>
      <w:lang w:val="en-GB"/>
    </w:rPr>
  </w:style>
  <w:style w:type="paragraph" w:styleId="BodyTextIndent2">
    <w:name w:val="Body Text Indent 2"/>
    <w:basedOn w:val="Normal"/>
    <w:link w:val="BodyTextIndent2Char"/>
    <w:uiPriority w:val="99"/>
    <w:rsid w:val="00833D55"/>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833D55"/>
    <w:rPr>
      <w:rFonts w:ascii="Times New Roman" w:eastAsia="Malgun Gothic" w:hAnsi="Times New Roman"/>
      <w:lang w:val="en-GB"/>
    </w:rPr>
  </w:style>
  <w:style w:type="paragraph" w:customStyle="1" w:styleId="Kommentarthema1">
    <w:name w:val="Kommentarthema1"/>
    <w:basedOn w:val="CommentText"/>
    <w:next w:val="CommentText"/>
    <w:uiPriority w:val="99"/>
    <w:semiHidden/>
    <w:rsid w:val="00833D55"/>
    <w:rPr>
      <w:rFonts w:eastAsia="Malgun Gothic"/>
      <w:b/>
      <w:bCs/>
      <w:lang w:eastAsia="zh-CN"/>
    </w:rPr>
  </w:style>
  <w:style w:type="paragraph" w:styleId="BodyText3">
    <w:name w:val="Body Text 3"/>
    <w:basedOn w:val="Normal"/>
    <w:link w:val="BodyText3Char"/>
    <w:uiPriority w:val="99"/>
    <w:rsid w:val="00833D55"/>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833D55"/>
    <w:rPr>
      <w:rFonts w:ascii="Times New Roman" w:eastAsia="Malgun Gothic" w:hAnsi="Times New Roman"/>
      <w:sz w:val="16"/>
      <w:szCs w:val="16"/>
      <w:lang w:val="en-GB"/>
    </w:rPr>
  </w:style>
  <w:style w:type="paragraph" w:customStyle="1" w:styleId="FigureLegend0">
    <w:name w:val="Figure_Legend"/>
    <w:basedOn w:val="TableLegend0"/>
    <w:next w:val="Normal"/>
    <w:uiPriority w:val="99"/>
    <w:rsid w:val="00833D55"/>
  </w:style>
  <w:style w:type="paragraph" w:customStyle="1" w:styleId="Fig">
    <w:name w:val="Fig"/>
    <w:basedOn w:val="Figure"/>
    <w:next w:val="Normal"/>
    <w:uiPriority w:val="99"/>
    <w:rsid w:val="00833D55"/>
    <w:pPr>
      <w:spacing w:before="136"/>
    </w:pPr>
    <w:rPr>
      <w:rFonts w:eastAsia="Malgun Gothic"/>
      <w:lang w:val="en-US"/>
    </w:rPr>
  </w:style>
  <w:style w:type="paragraph" w:customStyle="1" w:styleId="figure1">
    <w:name w:val="figure"/>
    <w:basedOn w:val="Normal"/>
    <w:uiPriority w:val="99"/>
    <w:rsid w:val="00121B58"/>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121B58"/>
    <w:rPr>
      <w:rFonts w:cs="Times New Roman"/>
      <w:lang w:val="en-US" w:eastAsia="en-US"/>
    </w:rPr>
  </w:style>
  <w:style w:type="paragraph" w:customStyle="1" w:styleId="Annex2">
    <w:name w:val="Annex 2"/>
    <w:basedOn w:val="Normal"/>
    <w:next w:val="Normal"/>
    <w:link w:val="Annex2Char"/>
    <w:uiPriority w:val="99"/>
    <w:qFormat/>
    <w:rsid w:val="00833D55"/>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833D55"/>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A19DB"/>
    <w:pPr>
      <w:keepNext/>
      <w:numPr>
        <w:ilvl w:val="3"/>
        <w:numId w:val="8"/>
      </w:numPr>
      <w:tabs>
        <w:tab w:val="clear" w:pos="794"/>
        <w:tab w:val="clear" w:pos="1146"/>
        <w:tab w:val="clear" w:pos="1191"/>
        <w:tab w:val="clear" w:pos="1588"/>
        <w:tab w:val="clear" w:pos="1985"/>
        <w:tab w:val="num" w:pos="720"/>
      </w:tabs>
      <w:overflowPunct/>
      <w:autoSpaceDE/>
      <w:autoSpaceDN/>
      <w:adjustRightInd/>
      <w:spacing w:before="181"/>
      <w:ind w:left="1728"/>
      <w:textAlignment w:val="auto"/>
      <w:outlineLvl w:val="3"/>
    </w:pPr>
    <w:rPr>
      <w:rFonts w:eastAsia="Malgun Gothic"/>
      <w:b/>
      <w:bCs/>
    </w:rPr>
  </w:style>
  <w:style w:type="paragraph" w:customStyle="1" w:styleId="Annex5">
    <w:name w:val="Annex 5"/>
    <w:basedOn w:val="Normal"/>
    <w:next w:val="Normal"/>
    <w:autoRedefine/>
    <w:uiPriority w:val="99"/>
    <w:rsid w:val="004426B6"/>
    <w:pPr>
      <w:keepNext/>
      <w:numPr>
        <w:ilvl w:val="4"/>
        <w:numId w:val="8"/>
      </w:numPr>
      <w:tabs>
        <w:tab w:val="clear" w:pos="794"/>
        <w:tab w:val="clear" w:pos="1191"/>
        <w:tab w:val="clear" w:pos="1588"/>
        <w:tab w:val="clear" w:pos="1985"/>
      </w:tabs>
      <w:overflowPunct/>
      <w:autoSpaceDE/>
      <w:autoSpaceDN/>
      <w:adjustRightInd/>
      <w:spacing w:before="181"/>
      <w:textAlignment w:val="auto"/>
      <w:outlineLvl w:val="4"/>
    </w:pPr>
    <w:rPr>
      <w:rFonts w:eastAsia="Malgun Gothic"/>
      <w:b/>
      <w:bCs/>
    </w:rPr>
  </w:style>
  <w:style w:type="character" w:customStyle="1" w:styleId="CourierTextChar">
    <w:name w:val="Courier Text Char"/>
    <w:uiPriority w:val="99"/>
    <w:rsid w:val="00833D55"/>
    <w:rPr>
      <w:rFonts w:ascii="Courier" w:hAnsi="Courier"/>
      <w:sz w:val="22"/>
      <w:lang w:val="en-GB" w:eastAsia="en-US"/>
    </w:rPr>
  </w:style>
  <w:style w:type="paragraph" w:styleId="BodyText2">
    <w:name w:val="Body Text 2"/>
    <w:basedOn w:val="Normal"/>
    <w:link w:val="BodyText2Char"/>
    <w:uiPriority w:val="99"/>
    <w:rsid w:val="00833D55"/>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833D55"/>
    <w:rPr>
      <w:rFonts w:ascii="Times New Roman" w:eastAsia="Malgun Gothic" w:hAnsi="Times New Roman"/>
      <w:lang w:val="en-GB"/>
    </w:rPr>
  </w:style>
  <w:style w:type="paragraph" w:customStyle="1" w:styleId="Normal1">
    <w:name w:val="Normal1"/>
    <w:basedOn w:val="TableTitle"/>
    <w:uiPriority w:val="99"/>
    <w:rsid w:val="00833D55"/>
    <w:pPr>
      <w:tabs>
        <w:tab w:val="center" w:pos="4864"/>
      </w:tabs>
      <w:jc w:val="both"/>
    </w:pPr>
  </w:style>
  <w:style w:type="paragraph" w:customStyle="1" w:styleId="equation0">
    <w:name w:val="equation"/>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833D55"/>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833D55"/>
    <w:pPr>
      <w:keepNext/>
      <w:spacing w:before="240" w:after="113"/>
      <w:jc w:val="center"/>
    </w:pPr>
    <w:rPr>
      <w:rFonts w:eastAsia="Malgun Gothic"/>
      <w:b/>
      <w:bCs/>
    </w:rPr>
  </w:style>
  <w:style w:type="character" w:customStyle="1" w:styleId="TableTitleCharCharChar1">
    <w:name w:val="Table_Title Char Char Char1"/>
    <w:uiPriority w:val="99"/>
    <w:rsid w:val="00833D55"/>
    <w:rPr>
      <w:b/>
      <w:lang w:val="en-GB" w:eastAsia="en-US"/>
    </w:rPr>
  </w:style>
  <w:style w:type="character" w:customStyle="1" w:styleId="TableTitleCharCharChar">
    <w:name w:val="Table_Title Char Char Char"/>
    <w:uiPriority w:val="99"/>
    <w:rsid w:val="00833D55"/>
    <w:rPr>
      <w:b/>
      <w:lang w:val="en-GB" w:eastAsia="en-US"/>
    </w:rPr>
  </w:style>
  <w:style w:type="character" w:customStyle="1" w:styleId="Annex1Char">
    <w:name w:val="Annex 1 Char"/>
    <w:uiPriority w:val="99"/>
    <w:rsid w:val="00833D55"/>
    <w:rPr>
      <w:b/>
      <w:sz w:val="24"/>
      <w:lang w:val="en-GB" w:eastAsia="en-US"/>
    </w:rPr>
  </w:style>
  <w:style w:type="paragraph" w:customStyle="1" w:styleId="TableTitleChar">
    <w:name w:val="Table_Title Char"/>
    <w:basedOn w:val="Normal"/>
    <w:next w:val="Normal"/>
    <w:uiPriority w:val="99"/>
    <w:rsid w:val="00833D55"/>
    <w:pPr>
      <w:keepNext/>
      <w:spacing w:before="240" w:after="113"/>
      <w:jc w:val="center"/>
    </w:pPr>
    <w:rPr>
      <w:rFonts w:eastAsia="Malgun Gothic"/>
      <w:b/>
      <w:bCs/>
    </w:rPr>
  </w:style>
  <w:style w:type="character" w:customStyle="1" w:styleId="Annex3Char">
    <w:name w:val="Annex 3 Char"/>
    <w:uiPriority w:val="99"/>
    <w:rsid w:val="00833D5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21B58"/>
    <w:rPr>
      <w:rFonts w:cs="Times New Roman"/>
      <w:b/>
      <w:bCs/>
      <w:sz w:val="24"/>
      <w:szCs w:val="24"/>
      <w:lang w:val="en-GB" w:eastAsia="en-US"/>
    </w:rPr>
  </w:style>
  <w:style w:type="character" w:customStyle="1" w:styleId="tablesyntaxChar">
    <w:name w:val="table syntax Char"/>
    <w:link w:val="tablesyntax"/>
    <w:locked/>
    <w:rsid w:val="0062510E"/>
    <w:rPr>
      <w:rFonts w:ascii="Times New Roman" w:eastAsia="Malgun Gothic" w:hAnsi="Times New Roman"/>
      <w:lang w:val="en-GB" w:eastAsia="en-US"/>
    </w:rPr>
  </w:style>
  <w:style w:type="paragraph" w:customStyle="1" w:styleId="StyleHeading1TimesNewRoman12ptBefore24ptAfter0">
    <w:name w:val="Style Heading 1 + Times New Roman 12 pt Before:  24 pt After:  0..."/>
    <w:basedOn w:val="Heading1"/>
    <w:uiPriority w:val="99"/>
    <w:rsid w:val="00833D55"/>
    <w:pPr>
      <w:keepLines w:val="0"/>
      <w:tabs>
        <w:tab w:val="clear" w:pos="794"/>
        <w:tab w:val="clear" w:pos="1191"/>
        <w:tab w:val="clear" w:pos="1588"/>
        <w:tab w:val="clear" w:pos="1985"/>
        <w:tab w:val="num" w:pos="432"/>
      </w:tabs>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833D55"/>
    <w:pPr>
      <w:keepLines w:val="0"/>
      <w:tabs>
        <w:tab w:val="clear" w:pos="794"/>
        <w:tab w:val="clear" w:pos="1191"/>
        <w:tab w:val="clear" w:pos="1588"/>
        <w:tab w:val="clear" w:pos="1985"/>
        <w:tab w:val="num" w:pos="720"/>
      </w:tabs>
    </w:pPr>
    <w:rPr>
      <w:rFonts w:eastAsia="Batang"/>
      <w:bCs/>
    </w:rPr>
  </w:style>
  <w:style w:type="paragraph" w:customStyle="1" w:styleId="StyleHeading3TimesNewRoman10ptJustifiedBefore905">
    <w:name w:val="Style Heading 3 + Times New Roman 10 pt Justified Before:  9.05 ..."/>
    <w:basedOn w:val="Heading3"/>
    <w:uiPriority w:val="99"/>
    <w:rsid w:val="00833D55"/>
    <w:pPr>
      <w:keepLines w:val="0"/>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833D55"/>
    <w:rPr>
      <w:rFonts w:eastAsia="Batang"/>
      <w:sz w:val="18"/>
      <w:lang w:val="en-GB" w:eastAsia="en-US"/>
    </w:rPr>
  </w:style>
  <w:style w:type="paragraph" w:customStyle="1" w:styleId="StyletableheadingCentered">
    <w:name w:val="Style table heading + Centered"/>
    <w:basedOn w:val="tableheading"/>
    <w:uiPriority w:val="99"/>
    <w:rsid w:val="00833D55"/>
    <w:pPr>
      <w:spacing w:before="20" w:after="40"/>
      <w:jc w:val="center"/>
    </w:pPr>
    <w:rPr>
      <w:rFonts w:eastAsia="Batang"/>
    </w:rPr>
  </w:style>
  <w:style w:type="paragraph" w:customStyle="1" w:styleId="Styleenumlev1Left0Hanging03">
    <w:name w:val="Style enumlev1 + Left:  0&quot; Hanging:  0.3&quot;"/>
    <w:basedOn w:val="enumlev1"/>
    <w:uiPriority w:val="99"/>
    <w:rsid w:val="00833D55"/>
    <w:pPr>
      <w:spacing w:before="136"/>
      <w:ind w:left="432" w:hanging="432"/>
    </w:pPr>
    <w:rPr>
      <w:rFonts w:eastAsia="Batang"/>
    </w:rPr>
  </w:style>
  <w:style w:type="paragraph" w:customStyle="1" w:styleId="StyleNote111ptLeft0">
    <w:name w:val="Style Note 1 + 11 pt Left:  0&quot;"/>
    <w:basedOn w:val="Note1"/>
    <w:uiPriority w:val="99"/>
    <w:rsid w:val="00833D55"/>
    <w:pPr>
      <w:spacing w:before="136"/>
      <w:ind w:left="0"/>
    </w:pPr>
    <w:rPr>
      <w:rFonts w:eastAsia="Batang"/>
      <w:sz w:val="22"/>
    </w:rPr>
  </w:style>
  <w:style w:type="paragraph" w:customStyle="1" w:styleId="Annex3CharChar">
    <w:name w:val="Annex 3 Char Char"/>
    <w:basedOn w:val="Normal"/>
    <w:next w:val="Normal"/>
    <w:link w:val="Annex3CharCharChar"/>
    <w:uiPriority w:val="99"/>
    <w:rsid w:val="00833D55"/>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833D55"/>
    <w:pPr>
      <w:ind w:left="1728" w:hanging="1728"/>
    </w:pPr>
    <w:rPr>
      <w:lang w:val="en-US"/>
    </w:rPr>
  </w:style>
  <w:style w:type="paragraph" w:customStyle="1" w:styleId="Annex6">
    <w:name w:val="Annex 6"/>
    <w:basedOn w:val="Annex5"/>
    <w:next w:val="Normal"/>
    <w:autoRedefine/>
    <w:uiPriority w:val="99"/>
    <w:rsid w:val="00CE08BE"/>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833D55"/>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833D55"/>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833D55"/>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eastAsia="en-US"/>
    </w:rPr>
  </w:style>
  <w:style w:type="character" w:customStyle="1" w:styleId="Annex3CharCharChar">
    <w:name w:val="Annex 3 Char Char Char"/>
    <w:link w:val="Annex3CharChar"/>
    <w:uiPriority w:val="99"/>
    <w:locked/>
    <w:rsid w:val="00833D55"/>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833D55"/>
    <w:rPr>
      <w:rFonts w:ascii="Times New Roman" w:hAnsi="Times New Roman"/>
      <w:lang w:val="en-GB" w:eastAsia="en-US"/>
    </w:rPr>
  </w:style>
  <w:style w:type="paragraph" w:customStyle="1" w:styleId="SVCBulletslevel3CharChar">
    <w:name w:val="SVC Bullets level 3 Char Char"/>
    <w:basedOn w:val="SVCBulletslevel3"/>
    <w:link w:val="SVCBulletslevel3CharCharChar"/>
    <w:rsid w:val="00833D55"/>
    <w:rPr>
      <w:rFonts w:ascii="Times" w:hAnsi="Times"/>
      <w:lang w:eastAsia="zh-CN"/>
    </w:rPr>
  </w:style>
  <w:style w:type="paragraph" w:customStyle="1" w:styleId="SVCBulletslevel4Char">
    <w:name w:val="SVC Bullets level 4 Char"/>
    <w:basedOn w:val="SVCBulletslevel3CharChar"/>
    <w:link w:val="SVCBulletslevel4CharChar"/>
    <w:rsid w:val="00833D55"/>
    <w:pPr>
      <w:tabs>
        <w:tab w:val="clear" w:pos="-31680"/>
        <w:tab w:val="num" w:pos="2880"/>
      </w:tabs>
      <w:ind w:left="2880" w:hanging="360"/>
    </w:pPr>
  </w:style>
  <w:style w:type="paragraph" w:customStyle="1" w:styleId="SVCBulletslevel5">
    <w:name w:val="SVC Bullets level 5"/>
    <w:basedOn w:val="SVCBulletslevel4Char"/>
    <w:uiPriority w:val="99"/>
    <w:rsid w:val="00833D55"/>
    <w:pPr>
      <w:tabs>
        <w:tab w:val="clear" w:pos="2880"/>
        <w:tab w:val="num" w:pos="3600"/>
      </w:tabs>
      <w:ind w:left="3600"/>
    </w:pPr>
  </w:style>
  <w:style w:type="paragraph" w:customStyle="1" w:styleId="SVCBulletslevel6">
    <w:name w:val="SVC Bullets level 6"/>
    <w:basedOn w:val="SVCBulletslevel5"/>
    <w:uiPriority w:val="99"/>
    <w:rsid w:val="00833D5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33D55"/>
    <w:rPr>
      <w:rFonts w:ascii="Times New Roman" w:eastAsia="Malgun Gothic" w:hAnsi="Times New Roman"/>
      <w:lang w:val="en-GB" w:eastAsia="en-US"/>
    </w:rPr>
  </w:style>
  <w:style w:type="character" w:customStyle="1" w:styleId="SVCBulletslevel3CharCharChar">
    <w:name w:val="SVC Bullets level 3 Char Char Char"/>
    <w:link w:val="SVCBulletslevel3CharChar"/>
    <w:locked/>
    <w:rsid w:val="00833D55"/>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833D55"/>
    <w:rPr>
      <w:rFonts w:ascii="Times" w:eastAsia="Malgun Gothic" w:hAnsi="Times"/>
      <w:lang w:val="en-GB"/>
    </w:rPr>
  </w:style>
  <w:style w:type="paragraph" w:customStyle="1" w:styleId="SVCBulletslevel7">
    <w:name w:val="SVC Bullets level 7"/>
    <w:basedOn w:val="SVCBulletslevel6"/>
    <w:uiPriority w:val="99"/>
    <w:rsid w:val="00833D55"/>
    <w:pPr>
      <w:ind w:left="2772"/>
    </w:pPr>
  </w:style>
  <w:style w:type="paragraph" w:customStyle="1" w:styleId="SVCBulletslevel8">
    <w:name w:val="SVC Bullets level 8"/>
    <w:basedOn w:val="SVCBulletslevel7"/>
    <w:uiPriority w:val="99"/>
    <w:rsid w:val="00833D55"/>
    <w:pPr>
      <w:ind w:left="3168"/>
    </w:pPr>
  </w:style>
  <w:style w:type="paragraph" w:customStyle="1" w:styleId="SVCBulletslevel3">
    <w:name w:val="SVC Bullets level 3"/>
    <w:basedOn w:val="Normal"/>
    <w:uiPriority w:val="99"/>
    <w:rsid w:val="00833D55"/>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833D55"/>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833D55"/>
    <w:rPr>
      <w:rFonts w:ascii="Times New Roman" w:eastAsia="Malgun Gothic" w:hAnsi="Times New Roman"/>
      <w:lang w:val="en-GB" w:eastAsia="en-US"/>
    </w:rPr>
  </w:style>
  <w:style w:type="paragraph" w:customStyle="1" w:styleId="FigureCharChar">
    <w:name w:val="Figure_# Char Char"/>
    <w:basedOn w:val="Normal"/>
    <w:next w:val="FigureTitleChar"/>
    <w:link w:val="FigureCharCharChar"/>
    <w:uiPriority w:val="99"/>
    <w:rsid w:val="00121B58"/>
    <w:pPr>
      <w:keepNext/>
      <w:tabs>
        <w:tab w:val="clear" w:pos="794"/>
        <w:tab w:val="clear" w:pos="1191"/>
        <w:tab w:val="clear" w:pos="1588"/>
        <w:tab w:val="clear" w:pos="1985"/>
      </w:tabs>
      <w:spacing w:before="567" w:after="113"/>
      <w:jc w:val="center"/>
    </w:pPr>
    <w:rPr>
      <w:rFonts w:eastAsia="Malgun Gothic"/>
    </w:rPr>
  </w:style>
  <w:style w:type="character" w:customStyle="1" w:styleId="FigureChar2">
    <w:name w:val="Figure_# Char2"/>
    <w:uiPriority w:val="99"/>
    <w:rsid w:val="00121B58"/>
    <w:rPr>
      <w:rFonts w:cs="Times New Roman"/>
      <w:lang w:val="en-US" w:eastAsia="en-US"/>
    </w:rPr>
  </w:style>
  <w:style w:type="paragraph" w:customStyle="1" w:styleId="AVCIndentlevel2">
    <w:name w:val="AVC Indent level 2"/>
    <w:basedOn w:val="AVCIndentlevel1"/>
    <w:uiPriority w:val="99"/>
    <w:rsid w:val="00833D55"/>
    <w:pPr>
      <w:ind w:left="794"/>
    </w:pPr>
  </w:style>
  <w:style w:type="paragraph" w:customStyle="1" w:styleId="AVCIndentlevel1">
    <w:name w:val="AVC Indent level 1"/>
    <w:basedOn w:val="Normal"/>
    <w:uiPriority w:val="99"/>
    <w:rsid w:val="00833D55"/>
    <w:pPr>
      <w:tabs>
        <w:tab w:val="left" w:pos="397"/>
      </w:tabs>
      <w:ind w:left="397"/>
      <w:textAlignment w:val="auto"/>
    </w:pPr>
    <w:rPr>
      <w:rFonts w:eastAsia="Malgun Gothic"/>
    </w:rPr>
  </w:style>
  <w:style w:type="paragraph" w:customStyle="1" w:styleId="Style1">
    <w:name w:val="Style1"/>
    <w:basedOn w:val="AVCBulletlevel1CharChar"/>
    <w:uiPriority w:val="99"/>
    <w:rsid w:val="00833D55"/>
    <w:pPr>
      <w:ind w:left="2304" w:hanging="403"/>
    </w:pPr>
  </w:style>
  <w:style w:type="paragraph" w:customStyle="1" w:styleId="AVCEquationlevel2">
    <w:name w:val="AVC Equation level 2"/>
    <w:basedOn w:val="AVCEquationlevel1CharCharCharChar"/>
    <w:uiPriority w:val="99"/>
    <w:rsid w:val="00833D55"/>
    <w:pPr>
      <w:tabs>
        <w:tab w:val="left" w:pos="1191"/>
      </w:tabs>
      <w:ind w:left="1191"/>
    </w:pPr>
  </w:style>
  <w:style w:type="paragraph" w:customStyle="1" w:styleId="AVCBulletlevel2CharChar">
    <w:name w:val="AVC Bullet level 2 Char Char"/>
    <w:basedOn w:val="AVCBulletlevel1CharChar"/>
    <w:link w:val="AVCBulletlevel2CharCharChar"/>
    <w:rsid w:val="00833D55"/>
    <w:pPr>
      <w:tabs>
        <w:tab w:val="clear" w:pos="397"/>
        <w:tab w:val="clear" w:pos="792"/>
        <w:tab w:val="num" w:pos="794"/>
      </w:tabs>
      <w:ind w:left="794" w:hanging="391"/>
    </w:pPr>
  </w:style>
  <w:style w:type="paragraph" w:customStyle="1" w:styleId="AVCEquationlevel3">
    <w:name w:val="AVC Equation level 3"/>
    <w:basedOn w:val="AVCEquationlevel2"/>
    <w:uiPriority w:val="99"/>
    <w:rsid w:val="00833D55"/>
    <w:pPr>
      <w:ind w:left="1588"/>
    </w:pPr>
  </w:style>
  <w:style w:type="character" w:customStyle="1" w:styleId="AVCEquationlevel1Char1">
    <w:name w:val="AVC Equation level 1 Char1"/>
    <w:uiPriority w:val="99"/>
    <w:rsid w:val="00833D55"/>
    <w:rPr>
      <w:sz w:val="22"/>
      <w:lang w:val="en-GB" w:eastAsia="en-US"/>
    </w:rPr>
  </w:style>
  <w:style w:type="character" w:customStyle="1" w:styleId="FigureCharCharChar">
    <w:name w:val="Figure_# Char Char Char"/>
    <w:link w:val="FigureCharChar"/>
    <w:uiPriority w:val="99"/>
    <w:locked/>
    <w:rsid w:val="00121B58"/>
    <w:rPr>
      <w:rFonts w:ascii="Times New Roman" w:eastAsia="Malgun Gothic" w:hAnsi="Times New Roman"/>
      <w:lang w:val="en-GB" w:eastAsia="en-US"/>
    </w:rPr>
  </w:style>
  <w:style w:type="paragraph" w:customStyle="1" w:styleId="AVCBulletlevel6">
    <w:name w:val="AVC Bullet level 6"/>
    <w:basedOn w:val="AVCBulletlevel1CharChar"/>
    <w:uiPriority w:val="99"/>
    <w:rsid w:val="00833D55"/>
    <w:pPr>
      <w:numPr>
        <w:numId w:val="16"/>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833D55"/>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833D55"/>
    <w:rPr>
      <w:rFonts w:ascii="Times New Roman" w:eastAsia="Malgun Gothic" w:hAnsi="Times New Roman"/>
      <w:lang w:val="en-GB"/>
    </w:rPr>
  </w:style>
  <w:style w:type="character" w:customStyle="1" w:styleId="AVCNumberinglevel2Char">
    <w:name w:val="AVC Numbering level 2 Char"/>
    <w:uiPriority w:val="99"/>
    <w:rsid w:val="00833D55"/>
  </w:style>
  <w:style w:type="paragraph" w:customStyle="1" w:styleId="TableTextCentred">
    <w:name w:val="Table_Text_Centred"/>
    <w:basedOn w:val="TableText0"/>
    <w:uiPriority w:val="99"/>
    <w:rsid w:val="00833D55"/>
    <w:pPr>
      <w:jc w:val="center"/>
    </w:pPr>
  </w:style>
  <w:style w:type="paragraph" w:customStyle="1" w:styleId="AVCNumberinglevel2">
    <w:name w:val="AVC Numbering level 2"/>
    <w:basedOn w:val="AVCNumberinglevel1"/>
    <w:uiPriority w:val="99"/>
    <w:rsid w:val="00833D55"/>
    <w:pPr>
      <w:tabs>
        <w:tab w:val="left" w:pos="397"/>
      </w:tabs>
      <w:ind w:left="720" w:hanging="720"/>
    </w:pPr>
  </w:style>
  <w:style w:type="paragraph" w:customStyle="1" w:styleId="AVCIndentlevel3">
    <w:name w:val="AVC Indent level 3"/>
    <w:basedOn w:val="AVCIndentlevel2"/>
    <w:uiPriority w:val="99"/>
    <w:rsid w:val="00833D55"/>
    <w:pPr>
      <w:ind w:left="1191"/>
    </w:pPr>
  </w:style>
  <w:style w:type="paragraph" w:customStyle="1" w:styleId="AVCBulletlevel1CharChar">
    <w:name w:val="AVC Bullet level 1 Char Char"/>
    <w:basedOn w:val="Normal"/>
    <w:link w:val="AVCBulletlevel1CharCharChar"/>
    <w:uiPriority w:val="99"/>
    <w:rsid w:val="00833D55"/>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833D55"/>
    <w:rPr>
      <w:sz w:val="22"/>
      <w:lang w:val="en-GB" w:eastAsia="en-US"/>
    </w:rPr>
  </w:style>
  <w:style w:type="character" w:customStyle="1" w:styleId="AVCEquationlevel1Char2">
    <w:name w:val="AVC Equation level 1 Char2"/>
    <w:basedOn w:val="EquationChar1"/>
    <w:uiPriority w:val="99"/>
    <w:locked/>
    <w:rsid w:val="00833D55"/>
    <w:rPr>
      <w:rFonts w:cs="Times New Roman"/>
      <w:sz w:val="22"/>
      <w:szCs w:val="22"/>
      <w:lang w:val="en-GB" w:eastAsia="en-US" w:bidi="ar-SA"/>
    </w:rPr>
  </w:style>
  <w:style w:type="character" w:customStyle="1" w:styleId="AVCEquationlevel2Char">
    <w:name w:val="AVC Equation level 2 Char"/>
    <w:uiPriority w:val="99"/>
    <w:rsid w:val="00833D55"/>
    <w:rPr>
      <w:sz w:val="22"/>
      <w:lang w:val="en-GB" w:eastAsia="en-US"/>
    </w:rPr>
  </w:style>
  <w:style w:type="paragraph" w:customStyle="1" w:styleId="BalloonText1">
    <w:name w:val="Balloon Text1"/>
    <w:basedOn w:val="Normal"/>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833D5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833D55"/>
    <w:rPr>
      <w:rFonts w:eastAsia="Malgun Gothic"/>
      <w:b/>
      <w:bCs/>
      <w:lang w:eastAsia="zh-CN"/>
    </w:rPr>
  </w:style>
  <w:style w:type="character" w:customStyle="1" w:styleId="CommentTextChar1">
    <w:name w:val="Comment Text Char1"/>
    <w:basedOn w:val="DefaultParagraphFont"/>
    <w:link w:val="CommentText"/>
    <w:uiPriority w:val="99"/>
    <w:rsid w:val="00833D55"/>
    <w:rPr>
      <w:rFonts w:ascii="Times New Roman" w:hAnsi="Times New Roman"/>
      <w:lang w:val="en-GB" w:eastAsia="en-US"/>
    </w:rPr>
  </w:style>
  <w:style w:type="character" w:customStyle="1" w:styleId="CommentSubjectChar">
    <w:name w:val="Comment Subject Char"/>
    <w:basedOn w:val="CommentTextChar1"/>
    <w:link w:val="CommentSubject"/>
    <w:uiPriority w:val="99"/>
    <w:rsid w:val="00833D55"/>
    <w:rPr>
      <w:rFonts w:ascii="Times New Roman" w:eastAsia="Malgun Gothic" w:hAnsi="Times New Roman"/>
      <w:b/>
      <w:bCs/>
      <w:lang w:val="en-GB" w:eastAsia="en-US"/>
    </w:rPr>
  </w:style>
  <w:style w:type="paragraph" w:customStyle="1" w:styleId="AVCBulletlevel4">
    <w:name w:val="AVC Bullet level 4"/>
    <w:basedOn w:val="AVCBulletlevel1CharChar"/>
    <w:uiPriority w:val="99"/>
    <w:rsid w:val="00833D55"/>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833D55"/>
    <w:pPr>
      <w:numPr>
        <w:numId w:val="1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833D5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33D55"/>
    <w:pPr>
      <w:numPr>
        <w:numId w:val="0"/>
      </w:numPr>
      <w:tabs>
        <w:tab w:val="clear" w:pos="1191"/>
      </w:tabs>
    </w:pPr>
  </w:style>
  <w:style w:type="paragraph" w:customStyle="1" w:styleId="AVCNumberinglevel1">
    <w:name w:val="AVC Numbering level 1"/>
    <w:basedOn w:val="Normal"/>
    <w:uiPriority w:val="99"/>
    <w:rsid w:val="00833D55"/>
    <w:pPr>
      <w:numPr>
        <w:numId w:val="18"/>
      </w:numPr>
      <w:ind w:left="403" w:hanging="403"/>
      <w:textAlignment w:val="auto"/>
    </w:pPr>
    <w:rPr>
      <w:rFonts w:eastAsia="Malgun Gothic"/>
    </w:rPr>
  </w:style>
  <w:style w:type="paragraph" w:customStyle="1" w:styleId="LegendeFigure">
    <w:name w:val="Legende Figure"/>
    <w:basedOn w:val="Caption"/>
    <w:next w:val="Normal"/>
    <w:uiPriority w:val="99"/>
    <w:rsid w:val="00833D5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33D55"/>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833D55"/>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833D55"/>
    <w:pPr>
      <w:numPr>
        <w:numId w:val="19"/>
      </w:numPr>
      <w:tabs>
        <w:tab w:val="clear" w:pos="1182"/>
        <w:tab w:val="clear" w:pos="1985"/>
        <w:tab w:val="num" w:pos="390"/>
        <w:tab w:val="num" w:pos="1117"/>
        <w:tab w:val="left" w:pos="1195"/>
      </w:tabs>
      <w:ind w:left="1117" w:hanging="360"/>
    </w:pPr>
    <w:rPr>
      <w:rFonts w:ascii="CG Times" w:eastAsia="Times New Roman" w:hAnsi="CG Times"/>
      <w:lang w:val="en-US"/>
    </w:rPr>
  </w:style>
  <w:style w:type="character" w:customStyle="1" w:styleId="FigureChar1">
    <w:name w:val="Figure_# Char1"/>
    <w:uiPriority w:val="99"/>
    <w:rsid w:val="00121B58"/>
    <w:rPr>
      <w:rFonts w:cs="Times New Roman"/>
      <w:lang w:val="en-US" w:eastAsia="en-US" w:bidi="ar-SA"/>
    </w:rPr>
  </w:style>
  <w:style w:type="character" w:customStyle="1" w:styleId="Annex4CharCharCharCharChar">
    <w:name w:val="Annex 4 Char Char Char Char Char"/>
    <w:link w:val="Annex4CharCharCharChar"/>
    <w:uiPriority w:val="99"/>
    <w:locked/>
    <w:rsid w:val="00833D55"/>
    <w:rPr>
      <w:rFonts w:ascii="Times" w:eastAsia="Malgun Gothic" w:hAnsi="Times"/>
      <w:b/>
      <w:bCs/>
      <w:lang w:eastAsia="en-US"/>
    </w:rPr>
  </w:style>
  <w:style w:type="paragraph" w:customStyle="1" w:styleId="AVCBulletlevel1Char1">
    <w:name w:val="AVC Bullet level 1 Char1"/>
    <w:basedOn w:val="Normal"/>
    <w:uiPriority w:val="99"/>
    <w:rsid w:val="00833D55"/>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833D55"/>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833D55"/>
    <w:rPr>
      <w:rFonts w:ascii="Times New Roman" w:eastAsia="Malgun Gothic" w:hAnsi="Times New Roman" w:cs="Times New Roman"/>
      <w:lang w:val="en-GB" w:eastAsia="en-US"/>
    </w:rPr>
  </w:style>
  <w:style w:type="paragraph" w:customStyle="1" w:styleId="SVCNumberinglevel1">
    <w:name w:val="SVC Numbering level 1"/>
    <w:basedOn w:val="SVCBulletslevel1CharCharChar"/>
    <w:uiPriority w:val="99"/>
    <w:rsid w:val="00833D55"/>
    <w:pPr>
      <w:numPr>
        <w:numId w:val="2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833D55"/>
    <w:pPr>
      <w:numPr>
        <w:numId w:val="0"/>
      </w:numPr>
    </w:pPr>
  </w:style>
  <w:style w:type="paragraph" w:customStyle="1" w:styleId="SVCNumberinglevel3">
    <w:name w:val="SVC Numbering level 3"/>
    <w:basedOn w:val="SVCNumberinglevel2"/>
    <w:uiPriority w:val="99"/>
    <w:rsid w:val="00833D55"/>
    <w:pPr>
      <w:numPr>
        <w:ilvl w:val="2"/>
        <w:numId w:val="20"/>
      </w:numPr>
      <w:tabs>
        <w:tab w:val="clear" w:pos="0"/>
        <w:tab w:val="num" w:pos="360"/>
        <w:tab w:val="num" w:pos="1800"/>
      </w:tabs>
      <w:ind w:left="1800" w:hanging="180"/>
    </w:pPr>
  </w:style>
  <w:style w:type="paragraph" w:customStyle="1" w:styleId="SVCNumberinglevel4">
    <w:name w:val="SVC Numbering level 4"/>
    <w:basedOn w:val="SVCNumberinglevel3"/>
    <w:uiPriority w:val="99"/>
    <w:rsid w:val="00833D55"/>
    <w:pPr>
      <w:numPr>
        <w:ilvl w:val="3"/>
      </w:numPr>
      <w:tabs>
        <w:tab w:val="clear" w:pos="0"/>
        <w:tab w:val="num" w:pos="360"/>
        <w:tab w:val="num" w:pos="2520"/>
      </w:tabs>
    </w:pPr>
  </w:style>
  <w:style w:type="paragraph" w:customStyle="1" w:styleId="SVCNumberinglevel5">
    <w:name w:val="SVC Numbering level 5"/>
    <w:basedOn w:val="SVCNumberinglevel4"/>
    <w:uiPriority w:val="99"/>
    <w:rsid w:val="00833D55"/>
    <w:pPr>
      <w:numPr>
        <w:ilvl w:val="4"/>
      </w:numPr>
      <w:tabs>
        <w:tab w:val="clear" w:pos="0"/>
        <w:tab w:val="num" w:pos="360"/>
        <w:tab w:val="num" w:pos="3240"/>
      </w:tabs>
    </w:pPr>
  </w:style>
  <w:style w:type="paragraph" w:customStyle="1" w:styleId="SVCIndentlevel5">
    <w:name w:val="SVC Indent level 5"/>
    <w:basedOn w:val="SVCIndentlevel4"/>
    <w:uiPriority w:val="99"/>
    <w:rsid w:val="00833D55"/>
    <w:pPr>
      <w:tabs>
        <w:tab w:val="clear" w:pos="1584"/>
      </w:tabs>
      <w:ind w:left="2000"/>
    </w:pPr>
  </w:style>
  <w:style w:type="paragraph" w:customStyle="1" w:styleId="SVCIndentlevel2">
    <w:name w:val="SVC Indent level 2"/>
    <w:basedOn w:val="SVCIndentlevel1"/>
    <w:uiPriority w:val="99"/>
    <w:rsid w:val="00833D55"/>
    <w:pPr>
      <w:ind w:left="800"/>
    </w:pPr>
  </w:style>
  <w:style w:type="paragraph" w:customStyle="1" w:styleId="SVCIndentlevel3">
    <w:name w:val="SVC Indent level 3"/>
    <w:basedOn w:val="SVCIndentlevel2"/>
    <w:uiPriority w:val="99"/>
    <w:rsid w:val="00833D55"/>
    <w:pPr>
      <w:tabs>
        <w:tab w:val="clear" w:pos="792"/>
      </w:tabs>
      <w:ind w:left="1200"/>
    </w:pPr>
  </w:style>
  <w:style w:type="paragraph" w:customStyle="1" w:styleId="SVCIndentlevel4">
    <w:name w:val="SVC Indent level 4"/>
    <w:uiPriority w:val="99"/>
    <w:rsid w:val="00833D55"/>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eastAsia="en-US"/>
    </w:rPr>
  </w:style>
  <w:style w:type="paragraph" w:customStyle="1" w:styleId="SVCIndentlevel1">
    <w:name w:val="SVC Indent level 1"/>
    <w:basedOn w:val="SVCBulletslevel1CharCharChar"/>
    <w:uiPriority w:val="99"/>
    <w:rsid w:val="00833D55"/>
    <w:pPr>
      <w:tabs>
        <w:tab w:val="clear" w:pos="403"/>
      </w:tabs>
      <w:ind w:left="403"/>
    </w:pPr>
  </w:style>
  <w:style w:type="character" w:customStyle="1" w:styleId="AVCBulletlevel1CharCharCharChar">
    <w:name w:val="AVC Bullet level 1 Char Char Char Char"/>
    <w:uiPriority w:val="99"/>
    <w:rsid w:val="00833D55"/>
    <w:rPr>
      <w:lang w:val="en-GB" w:eastAsia="en-US"/>
    </w:rPr>
  </w:style>
  <w:style w:type="character" w:customStyle="1" w:styleId="AVCBulletlevel2CharCharChar">
    <w:name w:val="AVC Bullet level 2 Char Char Char"/>
    <w:link w:val="AVCBulletlevel2CharChar"/>
    <w:locked/>
    <w:rsid w:val="00833D55"/>
    <w:rPr>
      <w:rFonts w:ascii="Times" w:eastAsia="Malgun Gothic" w:hAnsi="Times"/>
      <w:lang w:val="en-GB" w:eastAsia="en-US"/>
    </w:rPr>
  </w:style>
  <w:style w:type="paragraph" w:customStyle="1" w:styleId="AVCBulletlevel3Char">
    <w:name w:val="AVC Bullet level 3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33D55"/>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833D5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833D55"/>
    <w:rPr>
      <w:rFonts w:eastAsia="Malgun Gothic"/>
      <w:lang w:eastAsia="ko-KR"/>
    </w:rPr>
  </w:style>
  <w:style w:type="paragraph" w:customStyle="1" w:styleId="Annex4Char">
    <w:name w:val="Annex 4 Char"/>
    <w:basedOn w:val="Annex3CharChar"/>
    <w:next w:val="Normal"/>
    <w:uiPriority w:val="99"/>
    <w:rsid w:val="00833D5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33D5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33D55"/>
    <w:pPr>
      <w:numPr>
        <w:numId w:val="0"/>
      </w:numPr>
      <w:tabs>
        <w:tab w:val="clear" w:pos="1985"/>
        <w:tab w:val="num" w:pos="490"/>
      </w:tabs>
      <w:ind w:left="490" w:hanging="390"/>
    </w:pPr>
  </w:style>
  <w:style w:type="character" w:customStyle="1" w:styleId="TableTitleChar1">
    <w:name w:val="Table_Title Char1"/>
    <w:uiPriority w:val="99"/>
    <w:rsid w:val="00833D55"/>
    <w:rPr>
      <w:b/>
      <w:lang w:val="en-GB" w:eastAsia="en-US"/>
    </w:rPr>
  </w:style>
  <w:style w:type="paragraph" w:customStyle="1" w:styleId="AVCBulletlevel1Char">
    <w:name w:val="AVC Bullet level 1 Char"/>
    <w:basedOn w:val="Normal"/>
    <w:link w:val="AVCBulletlevel1CharChar1"/>
    <w:uiPriority w:val="99"/>
    <w:rsid w:val="00833D55"/>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833D5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833D55"/>
    <w:pPr>
      <w:tabs>
        <w:tab w:val="clear" w:pos="403"/>
        <w:tab w:val="num" w:pos="360"/>
      </w:tabs>
      <w:ind w:left="360" w:hanging="360"/>
    </w:pPr>
  </w:style>
  <w:style w:type="paragraph" w:customStyle="1" w:styleId="SVCBulletslevel2Char">
    <w:name w:val="SVC Bullets level 2 Char"/>
    <w:basedOn w:val="Normal"/>
    <w:uiPriority w:val="99"/>
    <w:rsid w:val="00833D55"/>
    <w:rPr>
      <w:rFonts w:eastAsia="Malgun Gothic"/>
    </w:rPr>
  </w:style>
  <w:style w:type="paragraph" w:customStyle="1" w:styleId="SVCBulletslevel4">
    <w:name w:val="SVC Bullets level 4"/>
    <w:basedOn w:val="SVCBulletslevel3"/>
    <w:uiPriority w:val="99"/>
    <w:rsid w:val="00833D55"/>
    <w:pPr>
      <w:tabs>
        <w:tab w:val="clear" w:pos="-31680"/>
        <w:tab w:val="num" w:pos="1800"/>
      </w:tabs>
      <w:ind w:left="1800" w:hanging="360"/>
    </w:pPr>
  </w:style>
  <w:style w:type="paragraph" w:customStyle="1" w:styleId="SVCBulletslevel1Char">
    <w:name w:val="SVC Bullets level 1 Char"/>
    <w:link w:val="SVCBulletslevel1CharChar"/>
    <w:uiPriority w:val="99"/>
    <w:rsid w:val="00833D5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833D55"/>
    <w:pPr>
      <w:tabs>
        <w:tab w:val="clear" w:pos="-31680"/>
        <w:tab w:val="num" w:pos="2160"/>
      </w:tabs>
      <w:ind w:left="2160" w:hanging="360"/>
    </w:pPr>
  </w:style>
  <w:style w:type="paragraph" w:customStyle="1" w:styleId="AVCEquationlevel1CharCharChar">
    <w:name w:val="AVC Equation level 1 Char Char Char"/>
    <w:basedOn w:val="Equation"/>
    <w:uiPriority w:val="99"/>
    <w:rsid w:val="00833D5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833D55"/>
    <w:pPr>
      <w:tabs>
        <w:tab w:val="clear" w:pos="792"/>
      </w:tabs>
    </w:pPr>
  </w:style>
  <w:style w:type="paragraph" w:customStyle="1" w:styleId="SVCBulletslevel3Char">
    <w:name w:val="SVC Bullets level 3 Char"/>
    <w:basedOn w:val="SVCBulletslevel3"/>
    <w:uiPriority w:val="99"/>
    <w:rsid w:val="00833D55"/>
    <w:pPr>
      <w:tabs>
        <w:tab w:val="clear" w:pos="-31680"/>
        <w:tab w:val="num" w:pos="720"/>
      </w:tabs>
      <w:ind w:left="1224" w:hanging="1224"/>
    </w:pPr>
  </w:style>
  <w:style w:type="paragraph" w:customStyle="1" w:styleId="CharCharZchnZchnCharCharCarCar">
    <w:name w:val="Char Char Zchn Zchn Char Char Car Car"/>
    <w:uiPriority w:val="99"/>
    <w:semiHidden/>
    <w:rsid w:val="00833D55"/>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833D55"/>
    <w:pPr>
      <w:tabs>
        <w:tab w:val="clear" w:pos="1080"/>
        <w:tab w:val="num" w:pos="1200"/>
        <w:tab w:val="num" w:pos="5040"/>
      </w:tabs>
      <w:ind w:left="3240" w:hanging="3240"/>
      <w:outlineLvl w:val="6"/>
    </w:pPr>
  </w:style>
  <w:style w:type="paragraph" w:styleId="ListBullet">
    <w:name w:val="List Bullet"/>
    <w:basedOn w:val="Normal"/>
    <w:uiPriority w:val="99"/>
    <w:rsid w:val="00833D55"/>
    <w:pPr>
      <w:numPr>
        <w:numId w:val="2"/>
      </w:numPr>
    </w:pPr>
    <w:rPr>
      <w:rFonts w:eastAsia="Malgun Gothic"/>
    </w:rPr>
  </w:style>
  <w:style w:type="paragraph" w:customStyle="1" w:styleId="NormalITU">
    <w:name w:val="Normal_ITU"/>
    <w:basedOn w:val="Normal"/>
    <w:uiPriority w:val="99"/>
    <w:rsid w:val="00833D55"/>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33D55"/>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833D55"/>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833D55"/>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833D55"/>
    <w:pPr>
      <w:ind w:left="1417"/>
    </w:pPr>
  </w:style>
  <w:style w:type="character" w:customStyle="1" w:styleId="XParagraphChar">
    <w:name w:val="XParagraph Char"/>
    <w:link w:val="XParagraph"/>
    <w:uiPriority w:val="99"/>
    <w:locked/>
    <w:rsid w:val="00833D55"/>
    <w:rPr>
      <w:rFonts w:ascii="Times" w:eastAsia="Malgun Gothic" w:hAnsi="Times"/>
      <w:sz w:val="22"/>
      <w:szCs w:val="22"/>
      <w:lang w:val="en-GB" w:eastAsia="en-US"/>
    </w:rPr>
  </w:style>
  <w:style w:type="paragraph" w:customStyle="1" w:styleId="XEquation2">
    <w:name w:val="XEquation2"/>
    <w:basedOn w:val="Normal"/>
    <w:uiPriority w:val="99"/>
    <w:rsid w:val="00833D55"/>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833D55"/>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833D55"/>
    <w:pPr>
      <w:numPr>
        <w:numId w:val="2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33D55"/>
    <w:rPr>
      <w:rFonts w:ascii="Arial" w:eastAsia="SimSun" w:hAnsi="Arial"/>
      <w:b/>
      <w:color w:val="0000FF"/>
      <w:kern w:val="2"/>
      <w:lang w:val="en-US" w:eastAsia="en-US"/>
    </w:rPr>
  </w:style>
  <w:style w:type="paragraph" w:customStyle="1" w:styleId="Bibliography1">
    <w:name w:val="Bibliography1"/>
    <w:basedOn w:val="Normal"/>
    <w:uiPriority w:val="99"/>
    <w:rsid w:val="00833D55"/>
    <w:pPr>
      <w:numPr>
        <w:numId w:val="2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33D55"/>
    <w:rPr>
      <w:rFonts w:ascii="Times" w:eastAsia="Malgun Gothic" w:hAnsi="Times"/>
      <w:lang w:val="en-GB" w:eastAsia="en-US"/>
    </w:rPr>
  </w:style>
  <w:style w:type="character" w:customStyle="1" w:styleId="Annex3Char1">
    <w:name w:val="Annex 3 Char1"/>
    <w:uiPriority w:val="99"/>
    <w:rsid w:val="00833D55"/>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833D55"/>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833D55"/>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33D55"/>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33D55"/>
    <w:pPr>
      <w:numPr>
        <w:numId w:val="3"/>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33D55"/>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33D55"/>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33D55"/>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833D5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33D55"/>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33D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833D5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833D55"/>
    <w:rPr>
      <w:rFonts w:ascii="Courier New" w:eastAsia="Malgun Gothic" w:hAnsi="Courier New"/>
      <w:lang w:val="en-GB"/>
    </w:rPr>
  </w:style>
  <w:style w:type="paragraph" w:customStyle="1" w:styleId="a2">
    <w:name w:val="a2"/>
    <w:basedOn w:val="Heading2"/>
    <w:next w:val="Normal"/>
    <w:uiPriority w:val="99"/>
    <w:rsid w:val="00833D55"/>
    <w:pPr>
      <w:keepLines w:val="0"/>
      <w:numPr>
        <w:numId w:val="2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833D55"/>
    <w:pPr>
      <w:keepLines w:val="0"/>
      <w:numPr>
        <w:numId w:val="2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833D55"/>
    <w:pPr>
      <w:keepLines w:val="0"/>
      <w:numPr>
        <w:numId w:val="2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textAlignment w:val="auto"/>
    </w:pPr>
    <w:rPr>
      <w:rFonts w:ascii="Arial" w:eastAsia="MS Mincho" w:hAnsi="Arial"/>
      <w:lang w:val="de-DE" w:eastAsia="ja-JP"/>
    </w:rPr>
  </w:style>
  <w:style w:type="paragraph" w:customStyle="1" w:styleId="a5">
    <w:name w:val="a5"/>
    <w:basedOn w:val="Heading5"/>
    <w:next w:val="Normal"/>
    <w:uiPriority w:val="99"/>
    <w:rsid w:val="00833D55"/>
    <w:pPr>
      <w:keepLines w:val="0"/>
      <w:numPr>
        <w:numId w:val="2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833D55"/>
    <w:pPr>
      <w:keepLines w:val="0"/>
      <w:numPr>
        <w:numId w:val="2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833D55"/>
    <w:pPr>
      <w:keepNext/>
      <w:pageBreakBefore/>
      <w:numPr>
        <w:numId w:val="2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33D55"/>
    <w:pPr>
      <w:numPr>
        <w:numId w:val="2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33D5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833D5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833D5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833D55"/>
    <w:pPr>
      <w:numPr>
        <w:numId w:val="2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33D55"/>
    <w:pPr>
      <w:numPr>
        <w:ilvl w:val="1"/>
        <w:numId w:val="2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33D55"/>
    <w:pPr>
      <w:numPr>
        <w:ilvl w:val="2"/>
        <w:numId w:val="2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33D55"/>
    <w:pPr>
      <w:numPr>
        <w:ilvl w:val="3"/>
        <w:numId w:val="2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833D55"/>
    <w:rPr>
      <w:rFonts w:eastAsia="Malgun Gothic"/>
    </w:rPr>
  </w:style>
  <w:style w:type="paragraph" w:styleId="Date">
    <w:name w:val="Date"/>
    <w:basedOn w:val="Normal"/>
    <w:next w:val="Normal"/>
    <w:link w:val="DateChar"/>
    <w:uiPriority w:val="99"/>
    <w:rsid w:val="00833D55"/>
    <w:rPr>
      <w:rFonts w:eastAsia="Malgun Gothic"/>
      <w:lang w:eastAsia="zh-CN"/>
    </w:rPr>
  </w:style>
  <w:style w:type="character" w:customStyle="1" w:styleId="DateChar">
    <w:name w:val="Date Char"/>
    <w:basedOn w:val="DefaultParagraphFont"/>
    <w:link w:val="Date"/>
    <w:uiPriority w:val="99"/>
    <w:rsid w:val="00833D55"/>
    <w:rPr>
      <w:rFonts w:ascii="Times New Roman" w:eastAsia="Malgun Gothic" w:hAnsi="Times New Roman"/>
      <w:lang w:val="en-GB"/>
    </w:rPr>
  </w:style>
  <w:style w:type="paragraph" w:customStyle="1" w:styleId="StyleHeading1Justified">
    <w:name w:val="Style Heading 1 + Justified"/>
    <w:basedOn w:val="Heading1"/>
    <w:rsid w:val="00833D55"/>
    <w:pPr>
      <w:keepLines w:val="0"/>
      <w:tabs>
        <w:tab w:val="clear" w:pos="794"/>
        <w:tab w:val="clear" w:pos="1191"/>
        <w:tab w:val="clear" w:pos="1588"/>
        <w:tab w:val="clear" w:pos="1985"/>
        <w:tab w:val="left" w:pos="360"/>
        <w:tab w:val="num" w:pos="390"/>
        <w:tab w:val="left" w:pos="720"/>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character" w:customStyle="1" w:styleId="CaptionChar1">
    <w:name w:val="Caption Char1"/>
    <w:link w:val="Caption"/>
    <w:locked/>
    <w:rsid w:val="00833D55"/>
    <w:rPr>
      <w:rFonts w:ascii="Times New Roman" w:eastAsia="Malgun Gothic" w:hAnsi="Times New Roman"/>
      <w:b/>
      <w:bCs/>
      <w:lang w:eastAsia="en-US"/>
    </w:rPr>
  </w:style>
  <w:style w:type="character" w:customStyle="1" w:styleId="CaptionChar">
    <w:name w:val="Caption Char"/>
    <w:aliases w:val="Figure Char"/>
    <w:locked/>
    <w:rsid w:val="00833D55"/>
    <w:rPr>
      <w:rFonts w:eastAsia="SimSun"/>
      <w:b/>
    </w:rPr>
  </w:style>
  <w:style w:type="paragraph" w:customStyle="1" w:styleId="MediumList2-Accent21">
    <w:name w:val="Medium List 2 - Accent 21"/>
    <w:hidden/>
    <w:uiPriority w:val="99"/>
    <w:rsid w:val="00833D55"/>
    <w:rPr>
      <w:rFonts w:ascii="Times New Roman" w:eastAsia="Malgun Gothic" w:hAnsi="Times New Roman"/>
      <w:lang w:val="en-GB" w:eastAsia="en-US"/>
    </w:rPr>
  </w:style>
  <w:style w:type="character" w:styleId="Emphasis">
    <w:name w:val="Emphasis"/>
    <w:basedOn w:val="DefaultParagraphFont"/>
    <w:qFormat/>
    <w:rsid w:val="00833D55"/>
    <w:rPr>
      <w:i/>
    </w:rPr>
  </w:style>
  <w:style w:type="paragraph" w:customStyle="1" w:styleId="Style4ptBefore0pt">
    <w:name w:val="Style 4 pt Before:  0 pt"/>
    <w:basedOn w:val="Normal"/>
    <w:uiPriority w:val="99"/>
    <w:rsid w:val="00833D55"/>
    <w:pPr>
      <w:spacing w:before="0"/>
    </w:pPr>
    <w:rPr>
      <w:rFonts w:eastAsia="Malgun Gothic"/>
      <w:sz w:val="24"/>
    </w:rPr>
  </w:style>
  <w:style w:type="paragraph" w:customStyle="1" w:styleId="MediumGrid1-Accent21">
    <w:name w:val="Medium Grid 1 - Accent 21"/>
    <w:basedOn w:val="Normal"/>
    <w:uiPriority w:val="34"/>
    <w:qFormat/>
    <w:rsid w:val="00833D55"/>
    <w:pPr>
      <w:ind w:left="720"/>
    </w:pPr>
    <w:rPr>
      <w:rFonts w:eastAsia="Malgun Gothic"/>
    </w:rPr>
  </w:style>
  <w:style w:type="paragraph" w:customStyle="1" w:styleId="ColorfulShading-Accent11">
    <w:name w:val="Colorful Shading - Accent 11"/>
    <w:hidden/>
    <w:uiPriority w:val="99"/>
    <w:semiHidden/>
    <w:rsid w:val="00833D55"/>
    <w:rPr>
      <w:rFonts w:ascii="Times New Roman" w:eastAsia="Malgun Gothic" w:hAnsi="Times New Roman"/>
      <w:lang w:val="en-GB" w:eastAsia="en-US"/>
    </w:rPr>
  </w:style>
  <w:style w:type="paragraph" w:customStyle="1" w:styleId="ColorfulList-Accent11">
    <w:name w:val="Colorful List - Accent 11"/>
    <w:basedOn w:val="Normal"/>
    <w:uiPriority w:val="34"/>
    <w:qFormat/>
    <w:rsid w:val="00833D55"/>
    <w:pPr>
      <w:ind w:left="720"/>
    </w:pPr>
    <w:rPr>
      <w:rFonts w:eastAsia="Malgun Gothic"/>
    </w:rPr>
  </w:style>
  <w:style w:type="paragraph" w:customStyle="1" w:styleId="MediumList2-Accent22">
    <w:name w:val="Medium List 2 - Accent 22"/>
    <w:hidden/>
    <w:uiPriority w:val="99"/>
    <w:semiHidden/>
    <w:rsid w:val="00833D55"/>
    <w:rPr>
      <w:rFonts w:ascii="Times New Roman" w:eastAsia="Malgun Gothic" w:hAnsi="Times New Roman"/>
      <w:lang w:val="en-GB" w:eastAsia="en-US"/>
    </w:rPr>
  </w:style>
  <w:style w:type="paragraph" w:customStyle="1" w:styleId="MediumGrid1-Accent22">
    <w:name w:val="Medium Grid 1 - Accent 22"/>
    <w:basedOn w:val="Normal"/>
    <w:uiPriority w:val="34"/>
    <w:qFormat/>
    <w:rsid w:val="00833D55"/>
    <w:pPr>
      <w:ind w:left="720"/>
    </w:pPr>
    <w:rPr>
      <w:rFonts w:eastAsia="Malgun Gothic"/>
    </w:rPr>
  </w:style>
  <w:style w:type="paragraph" w:customStyle="1" w:styleId="ColorfulList-Accent12">
    <w:name w:val="Colorful List - Accent 12"/>
    <w:basedOn w:val="Normal"/>
    <w:uiPriority w:val="34"/>
    <w:qFormat/>
    <w:rsid w:val="00833D55"/>
    <w:pPr>
      <w:ind w:left="720"/>
      <w:textAlignment w:val="auto"/>
    </w:pPr>
    <w:rPr>
      <w:rFonts w:eastAsia="Malgun Gothic"/>
    </w:rPr>
  </w:style>
  <w:style w:type="paragraph" w:customStyle="1" w:styleId="annex-heading3">
    <w:name w:val="annex-heading3"/>
    <w:basedOn w:val="Annex3"/>
    <w:link w:val="annex-heading3Char"/>
    <w:qFormat/>
    <w:rsid w:val="00833D55"/>
    <w:pPr>
      <w:tabs>
        <w:tab w:val="clear" w:pos="1440"/>
        <w:tab w:val="clear" w:pos="2160"/>
      </w:tabs>
      <w:textAlignment w:val="auto"/>
    </w:pPr>
  </w:style>
  <w:style w:type="character" w:customStyle="1" w:styleId="annex-heading3Char">
    <w:name w:val="annex-heading3 Char"/>
    <w:link w:val="annex-heading3"/>
    <w:locked/>
    <w:rsid w:val="00833D55"/>
    <w:rPr>
      <w:rFonts w:ascii="Times New Roman" w:eastAsia="Malgun Gothic" w:hAnsi="Times New Roman"/>
      <w:b/>
      <w:bCs/>
      <w:lang w:val="en-GB" w:eastAsia="en-US"/>
    </w:rPr>
  </w:style>
  <w:style w:type="paragraph" w:customStyle="1" w:styleId="ColorfulShading-Accent13">
    <w:name w:val="Colorful Shading - Accent 13"/>
    <w:hidden/>
    <w:uiPriority w:val="99"/>
    <w:semiHidden/>
    <w:rsid w:val="00833D55"/>
    <w:rPr>
      <w:rFonts w:ascii="Times New Roman" w:eastAsia="Malgun Gothic" w:hAnsi="Times New Roman"/>
      <w:lang w:val="en-GB" w:eastAsia="en-US"/>
    </w:rPr>
  </w:style>
  <w:style w:type="paragraph" w:customStyle="1" w:styleId="ColorfulList-Accent13">
    <w:name w:val="Colorful List - Accent 13"/>
    <w:basedOn w:val="Normal"/>
    <w:uiPriority w:val="34"/>
    <w:qFormat/>
    <w:rsid w:val="00833D55"/>
    <w:pPr>
      <w:ind w:left="720"/>
      <w:textAlignment w:val="auto"/>
    </w:pPr>
    <w:rPr>
      <w:rFonts w:eastAsia="Malgun Gothic"/>
    </w:rPr>
  </w:style>
  <w:style w:type="paragraph" w:customStyle="1" w:styleId="3N">
    <w:name w:val="3N"/>
    <w:basedOn w:val="Normal"/>
    <w:link w:val="3NChar"/>
    <w:qFormat/>
    <w:rsid w:val="00833D55"/>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833D55"/>
    <w:rPr>
      <w:rFonts w:ascii="Times New Roman" w:eastAsia="Malgun Gothic" w:hAnsi="Times New Roman"/>
      <w:lang w:val="en-GB" w:eastAsia="en-US"/>
    </w:rPr>
  </w:style>
  <w:style w:type="paragraph" w:customStyle="1" w:styleId="st">
    <w:name w:val="st"/>
    <w:basedOn w:val="Normal"/>
    <w:rsid w:val="00833D55"/>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833D55"/>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833D55"/>
    <w:pPr>
      <w:keepNext/>
      <w:keepLines/>
      <w:numPr>
        <w:ilvl w:val="5"/>
        <w:numId w:val="134"/>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833D55"/>
    <w:pPr>
      <w:spacing w:before="480"/>
      <w:jc w:val="center"/>
    </w:pPr>
    <w:rPr>
      <w:rFonts w:eastAsia="Malgun Gothic"/>
      <w:b/>
      <w:sz w:val="24"/>
    </w:rPr>
  </w:style>
  <w:style w:type="paragraph" w:customStyle="1" w:styleId="3H6">
    <w:name w:val="3H6"/>
    <w:basedOn w:val="Normal"/>
    <w:uiPriority w:val="99"/>
    <w:rsid w:val="00833D55"/>
    <w:pPr>
      <w:tabs>
        <w:tab w:val="num" w:pos="794"/>
      </w:tabs>
    </w:pPr>
    <w:rPr>
      <w:rFonts w:eastAsia="Malgun Gothic"/>
    </w:rPr>
  </w:style>
  <w:style w:type="paragraph" w:customStyle="1" w:styleId="3H7">
    <w:name w:val="3H7"/>
    <w:basedOn w:val="Normal"/>
    <w:uiPriority w:val="99"/>
    <w:rsid w:val="00833D55"/>
    <w:pPr>
      <w:tabs>
        <w:tab w:val="num" w:pos="794"/>
      </w:tabs>
    </w:pPr>
    <w:rPr>
      <w:rFonts w:eastAsia="Malgun Gothic"/>
    </w:rPr>
  </w:style>
  <w:style w:type="paragraph" w:customStyle="1" w:styleId="3H9">
    <w:name w:val="3H9"/>
    <w:basedOn w:val="Normal"/>
    <w:uiPriority w:val="99"/>
    <w:rsid w:val="00833D55"/>
    <w:pPr>
      <w:tabs>
        <w:tab w:val="clear" w:pos="794"/>
      </w:tabs>
    </w:pPr>
    <w:rPr>
      <w:rFonts w:eastAsia="Malgun Gothic"/>
    </w:rPr>
  </w:style>
  <w:style w:type="character" w:customStyle="1" w:styleId="hps">
    <w:name w:val="hps"/>
    <w:rsid w:val="00833D55"/>
  </w:style>
  <w:style w:type="paragraph" w:customStyle="1" w:styleId="3HeaderFooter">
    <w:name w:val="3HeaderFooter"/>
    <w:basedOn w:val="3N"/>
    <w:link w:val="3HeaderFooterChar"/>
    <w:qFormat/>
    <w:rsid w:val="00833D5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833D55"/>
    <w:rPr>
      <w:rFonts w:ascii="Times New Roman" w:eastAsia="Malgun Gothic" w:hAnsi="Times New Roman"/>
      <w:b/>
      <w:sz w:val="22"/>
      <w:szCs w:val="22"/>
      <w:lang w:val="en-GB" w:eastAsia="en-US"/>
    </w:rPr>
  </w:style>
  <w:style w:type="paragraph" w:customStyle="1" w:styleId="3L1">
    <w:name w:val="3L1"/>
    <w:basedOn w:val="3H1"/>
    <w:link w:val="3L1Char"/>
    <w:qFormat/>
    <w:rsid w:val="00833D55"/>
    <w:pPr>
      <w:keepLines w:val="0"/>
      <w:widowControl w:val="0"/>
      <w:outlineLvl w:val="9"/>
    </w:pPr>
    <w:rPr>
      <w:bCs/>
    </w:rPr>
  </w:style>
  <w:style w:type="paragraph" w:customStyle="1" w:styleId="3H0">
    <w:name w:val="3H0"/>
    <w:next w:val="3N"/>
    <w:link w:val="3H0Char"/>
    <w:uiPriority w:val="99"/>
    <w:qFormat/>
    <w:rsid w:val="00833D55"/>
    <w:pPr>
      <w:keepNext/>
      <w:keepLines/>
      <w:numPr>
        <w:numId w:val="134"/>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locked/>
    <w:rsid w:val="00833D55"/>
    <w:rPr>
      <w:rFonts w:ascii="Times New Roman" w:eastAsia="Malgun Gothic" w:hAnsi="Times New Roman"/>
      <w:b/>
      <w:bCs/>
      <w:lang w:val="en-GB" w:eastAsia="en-US"/>
    </w:rPr>
  </w:style>
  <w:style w:type="paragraph" w:customStyle="1" w:styleId="3H1">
    <w:name w:val="3H1"/>
    <w:basedOn w:val="3H0"/>
    <w:next w:val="3N"/>
    <w:link w:val="3H1Char"/>
    <w:uiPriority w:val="99"/>
    <w:qFormat/>
    <w:rsid w:val="00833D5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833D5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833D55"/>
    <w:pPr>
      <w:spacing w:after="60"/>
    </w:pPr>
    <w:rPr>
      <w:noProof/>
    </w:rPr>
  </w:style>
  <w:style w:type="character" w:customStyle="1" w:styleId="3H1Char">
    <w:name w:val="3H1 Char"/>
    <w:link w:val="3H1"/>
    <w:uiPriority w:val="99"/>
    <w:locked/>
    <w:rsid w:val="00833D55"/>
    <w:rPr>
      <w:rFonts w:ascii="Times New Roman" w:eastAsia="Malgun Gothic" w:hAnsi="Times New Roman"/>
      <w:b/>
      <w:lang w:val="en-GB" w:eastAsia="en-US"/>
    </w:rPr>
  </w:style>
  <w:style w:type="paragraph" w:customStyle="1" w:styleId="3H3">
    <w:name w:val="3H3"/>
    <w:basedOn w:val="3H2"/>
    <w:next w:val="3N"/>
    <w:link w:val="3H3Char"/>
    <w:uiPriority w:val="99"/>
    <w:qFormat/>
    <w:rsid w:val="00833D55"/>
    <w:pPr>
      <w:numPr>
        <w:ilvl w:val="3"/>
      </w:numPr>
      <w:outlineLvl w:val="4"/>
    </w:pPr>
  </w:style>
  <w:style w:type="character" w:customStyle="1" w:styleId="3TableChar">
    <w:name w:val="3Table Char"/>
    <w:link w:val="3Table"/>
    <w:locked/>
    <w:rsid w:val="00833D55"/>
    <w:rPr>
      <w:rFonts w:ascii="Times New Roman" w:eastAsia="Malgun Gothic" w:hAnsi="Times New Roman"/>
      <w:noProof/>
      <w:lang w:val="en-GB" w:eastAsia="en-US"/>
    </w:rPr>
  </w:style>
  <w:style w:type="paragraph" w:customStyle="1" w:styleId="3H4">
    <w:name w:val="3H4"/>
    <w:basedOn w:val="3H3"/>
    <w:next w:val="3N"/>
    <w:link w:val="3H4Char"/>
    <w:uiPriority w:val="99"/>
    <w:qFormat/>
    <w:rsid w:val="00833D55"/>
    <w:pPr>
      <w:numPr>
        <w:ilvl w:val="4"/>
      </w:numPr>
      <w:outlineLvl w:val="5"/>
    </w:pPr>
  </w:style>
  <w:style w:type="character" w:customStyle="1" w:styleId="3H2Char">
    <w:name w:val="3H2 Char"/>
    <w:link w:val="3H2"/>
    <w:uiPriority w:val="99"/>
    <w:locked/>
    <w:rsid w:val="00833D55"/>
    <w:rPr>
      <w:rFonts w:ascii="Times New Roman" w:eastAsia="Malgun Gothic" w:hAnsi="Times New Roman"/>
      <w:b/>
      <w:lang w:val="en-GB" w:eastAsia="en-US"/>
    </w:rPr>
  </w:style>
  <w:style w:type="paragraph" w:customStyle="1" w:styleId="3L1Note">
    <w:name w:val="3L1Note"/>
    <w:basedOn w:val="3L1"/>
    <w:link w:val="3L1NoteChar"/>
    <w:qFormat/>
    <w:rsid w:val="00833D55"/>
    <w:pPr>
      <w:numPr>
        <w:ilvl w:val="0"/>
        <w:numId w:val="0"/>
      </w:numPr>
      <w:ind w:left="794"/>
    </w:pPr>
  </w:style>
  <w:style w:type="character" w:customStyle="1" w:styleId="3H3Char">
    <w:name w:val="3H3 Char"/>
    <w:link w:val="3H3"/>
    <w:uiPriority w:val="99"/>
    <w:locked/>
    <w:rsid w:val="00833D55"/>
    <w:rPr>
      <w:rFonts w:ascii="Times New Roman" w:eastAsia="Malgun Gothic" w:hAnsi="Times New Roman"/>
      <w:b/>
      <w:lang w:val="en-GB" w:eastAsia="en-US"/>
    </w:rPr>
  </w:style>
  <w:style w:type="character" w:customStyle="1" w:styleId="3DVCAnnexLevel0Char">
    <w:name w:val="3DVC Annex Level 0 Char"/>
    <w:rsid w:val="00833D55"/>
    <w:rPr>
      <w:rFonts w:ascii="Times New Roman" w:hAnsi="Times New Roman"/>
      <w:b/>
      <w:sz w:val="22"/>
      <w:lang w:val="en-GB" w:eastAsia="en-US"/>
    </w:rPr>
  </w:style>
  <w:style w:type="character" w:customStyle="1" w:styleId="3L1NoteChar">
    <w:name w:val="3L1Note Char"/>
    <w:link w:val="3L1Note"/>
    <w:locked/>
    <w:rsid w:val="00833D55"/>
    <w:rPr>
      <w:rFonts w:ascii="Times New Roman" w:eastAsia="Malgun Gothic" w:hAnsi="Times New Roman"/>
      <w:b/>
      <w:bCs/>
      <w:lang w:val="en-GB" w:eastAsia="en-US"/>
    </w:rPr>
  </w:style>
  <w:style w:type="character" w:customStyle="1" w:styleId="3DVCLevel1Char">
    <w:name w:val="3DVC Level 1 Char"/>
    <w:rsid w:val="00833D55"/>
    <w:rPr>
      <w:rFonts w:ascii="Times New Roman" w:hAnsi="Times New Roman"/>
      <w:b/>
      <w:lang w:val="en-GB" w:eastAsia="en-US"/>
    </w:rPr>
  </w:style>
  <w:style w:type="paragraph" w:customStyle="1" w:styleId="3EdNotes">
    <w:name w:val="3EdNotes"/>
    <w:basedOn w:val="Normal"/>
    <w:link w:val="3EdNotesChar"/>
    <w:uiPriority w:val="99"/>
    <w:qFormat/>
    <w:rsid w:val="00833D55"/>
    <w:pPr>
      <w:numPr>
        <w:numId w:val="128"/>
      </w:numPr>
      <w:tabs>
        <w:tab w:val="clear" w:pos="794"/>
        <w:tab w:val="left" w:pos="284"/>
      </w:tabs>
      <w:spacing w:before="0"/>
    </w:pPr>
    <w:rPr>
      <w:rFonts w:eastAsia="Malgun Gothic"/>
    </w:rPr>
  </w:style>
  <w:style w:type="character" w:customStyle="1" w:styleId="3H4Char">
    <w:name w:val="3H4 Char"/>
    <w:link w:val="3H4"/>
    <w:uiPriority w:val="99"/>
    <w:locked/>
    <w:rsid w:val="00833D55"/>
    <w:rPr>
      <w:rFonts w:ascii="Times New Roman" w:eastAsia="Malgun Gothic" w:hAnsi="Times New Roman"/>
      <w:b/>
      <w:lang w:val="en-GB" w:eastAsia="en-US"/>
    </w:rPr>
  </w:style>
  <w:style w:type="character" w:customStyle="1" w:styleId="3DVCLevel2Char">
    <w:name w:val="3DVC Level 2 Char"/>
    <w:rsid w:val="00833D55"/>
    <w:rPr>
      <w:rFonts w:ascii="Times New Roman" w:hAnsi="Times New Roman"/>
      <w:b/>
      <w:lang w:val="en-GB"/>
    </w:rPr>
  </w:style>
  <w:style w:type="character" w:customStyle="1" w:styleId="3EdNotesChar">
    <w:name w:val="3EdNotes Char"/>
    <w:link w:val="3EdNotes"/>
    <w:uiPriority w:val="99"/>
    <w:locked/>
    <w:rsid w:val="00833D55"/>
    <w:rPr>
      <w:rFonts w:ascii="Times New Roman" w:eastAsia="Malgun Gothic" w:hAnsi="Times New Roman"/>
      <w:lang w:val="en-GB" w:eastAsia="en-US"/>
    </w:rPr>
  </w:style>
  <w:style w:type="paragraph" w:customStyle="1" w:styleId="3TOCLOFLOT">
    <w:name w:val="3TOCLOFLOT"/>
    <w:basedOn w:val="3N"/>
    <w:link w:val="3TOCLOFLOTChar"/>
    <w:qFormat/>
    <w:rsid w:val="00833D55"/>
    <w:pPr>
      <w:keepNext/>
      <w:jc w:val="center"/>
      <w:outlineLvl w:val="0"/>
    </w:pPr>
    <w:rPr>
      <w:b/>
      <w:caps/>
      <w:sz w:val="24"/>
      <w:szCs w:val="24"/>
    </w:rPr>
  </w:style>
  <w:style w:type="character" w:customStyle="1" w:styleId="3TOCLOFLOTChar">
    <w:name w:val="3TOCLOFLOT Char"/>
    <w:link w:val="3TOCLOFLOT"/>
    <w:locked/>
    <w:rsid w:val="00833D55"/>
    <w:rPr>
      <w:rFonts w:ascii="Times New Roman" w:eastAsia="Malgun Gothic" w:hAnsi="Times New Roman"/>
      <w:b/>
      <w:caps/>
      <w:sz w:val="24"/>
      <w:szCs w:val="24"/>
      <w:lang w:val="en-GB" w:eastAsia="en-US"/>
    </w:rPr>
  </w:style>
  <w:style w:type="paragraph" w:customStyle="1" w:styleId="Note1CharCharCharCharCharChar">
    <w:name w:val="Note 1 Char Char Char Char Char Char"/>
    <w:basedOn w:val="Normal"/>
    <w:uiPriority w:val="99"/>
    <w:rsid w:val="00833D55"/>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833D55"/>
    <w:rPr>
      <w:rFonts w:ascii="Times New Roman" w:hAnsi="Times New Roman"/>
      <w:b/>
      <w:lang w:val="en-GB"/>
    </w:rPr>
  </w:style>
  <w:style w:type="paragraph" w:customStyle="1" w:styleId="3S0">
    <w:name w:val="3S0"/>
    <w:basedOn w:val="Normal"/>
    <w:link w:val="3S0Char"/>
    <w:uiPriority w:val="99"/>
    <w:qFormat/>
    <w:rsid w:val="00833D55"/>
    <w:pPr>
      <w:ind w:left="794" w:hanging="794"/>
    </w:pPr>
    <w:rPr>
      <w:rFonts w:eastAsia="Malgun Gothic"/>
    </w:rPr>
  </w:style>
  <w:style w:type="character" w:customStyle="1" w:styleId="3H0Char">
    <w:name w:val="3H0 Char"/>
    <w:link w:val="3H0"/>
    <w:uiPriority w:val="99"/>
    <w:locked/>
    <w:rsid w:val="00833D55"/>
    <w:rPr>
      <w:rFonts w:ascii="Times New Roman" w:eastAsia="Malgun Gothic" w:hAnsi="Times New Roman"/>
      <w:b/>
      <w:sz w:val="22"/>
      <w:lang w:val="en-GB" w:eastAsia="en-US"/>
    </w:rPr>
  </w:style>
  <w:style w:type="character" w:customStyle="1" w:styleId="3DVCLevel4Char">
    <w:name w:val="3DVC Level 4 Char"/>
    <w:rsid w:val="00833D55"/>
    <w:rPr>
      <w:rFonts w:ascii="Times New Roman" w:hAnsi="Times New Roman"/>
      <w:b/>
      <w:lang w:val="en-GB"/>
    </w:rPr>
  </w:style>
  <w:style w:type="character" w:customStyle="1" w:styleId="3S0Char">
    <w:name w:val="3S0 Char"/>
    <w:link w:val="3S0"/>
    <w:uiPriority w:val="99"/>
    <w:locked/>
    <w:rsid w:val="00833D55"/>
    <w:rPr>
      <w:rFonts w:ascii="Times New Roman" w:eastAsia="Malgun Gothic" w:hAnsi="Times New Roman"/>
      <w:lang w:val="en-GB" w:eastAsia="en-US"/>
    </w:rPr>
  </w:style>
  <w:style w:type="character" w:customStyle="1" w:styleId="3DVCLevel5Char">
    <w:name w:val="3DVC Level 5 Char"/>
    <w:link w:val="3H5"/>
    <w:uiPriority w:val="99"/>
    <w:locked/>
    <w:rsid w:val="00833D55"/>
    <w:rPr>
      <w:rFonts w:ascii="Times New Roman" w:eastAsia="Malgun Gothic" w:hAnsi="Times New Roman"/>
      <w:b/>
      <w:lang w:val="en-GB" w:eastAsia="en-US"/>
    </w:rPr>
  </w:style>
  <w:style w:type="paragraph" w:customStyle="1" w:styleId="4H0">
    <w:name w:val="4H0"/>
    <w:basedOn w:val="3H0"/>
    <w:link w:val="4H0Char"/>
    <w:qFormat/>
    <w:rsid w:val="00833D55"/>
    <w:pPr>
      <w:numPr>
        <w:numId w:val="135"/>
      </w:numPr>
      <w:tabs>
        <w:tab w:val="left" w:pos="794"/>
      </w:tabs>
    </w:pPr>
  </w:style>
  <w:style w:type="paragraph" w:customStyle="1" w:styleId="4H1">
    <w:name w:val="4H1"/>
    <w:basedOn w:val="3N"/>
    <w:link w:val="4H1Char"/>
    <w:qFormat/>
    <w:rsid w:val="00833D55"/>
    <w:pPr>
      <w:numPr>
        <w:ilvl w:val="1"/>
        <w:numId w:val="135"/>
      </w:numPr>
    </w:pPr>
    <w:rPr>
      <w:b/>
    </w:rPr>
  </w:style>
  <w:style w:type="character" w:customStyle="1" w:styleId="4H0Char">
    <w:name w:val="4H0 Char"/>
    <w:link w:val="4H0"/>
    <w:locked/>
    <w:rsid w:val="00833D55"/>
    <w:rPr>
      <w:rFonts w:ascii="Times New Roman" w:eastAsia="Malgun Gothic" w:hAnsi="Times New Roman"/>
      <w:b/>
      <w:sz w:val="22"/>
      <w:lang w:val="en-GB" w:eastAsia="en-US"/>
    </w:rPr>
  </w:style>
  <w:style w:type="paragraph" w:customStyle="1" w:styleId="4H2">
    <w:name w:val="4H2"/>
    <w:basedOn w:val="Normal"/>
    <w:rsid w:val="00833D55"/>
    <w:pPr>
      <w:numPr>
        <w:ilvl w:val="2"/>
        <w:numId w:val="135"/>
      </w:numPr>
    </w:pPr>
    <w:rPr>
      <w:rFonts w:eastAsia="Malgun Gothic"/>
    </w:rPr>
  </w:style>
  <w:style w:type="character" w:customStyle="1" w:styleId="4H1Char">
    <w:name w:val="4H1 Char"/>
    <w:link w:val="4H1"/>
    <w:locked/>
    <w:rsid w:val="00833D55"/>
    <w:rPr>
      <w:rFonts w:ascii="Times New Roman" w:eastAsia="Malgun Gothic" w:hAnsi="Times New Roman"/>
      <w:b/>
      <w:lang w:val="en-GB" w:eastAsia="en-US"/>
    </w:rPr>
  </w:style>
  <w:style w:type="character" w:styleId="SubtleReference">
    <w:name w:val="Subtle Reference"/>
    <w:basedOn w:val="DefaultParagraphFont"/>
    <w:uiPriority w:val="31"/>
    <w:qFormat/>
    <w:rsid w:val="00833D55"/>
    <w:rPr>
      <w:smallCaps/>
      <w:color w:val="C0504D"/>
      <w:u w:val="single"/>
    </w:rPr>
  </w:style>
  <w:style w:type="paragraph" w:customStyle="1" w:styleId="3N0">
    <w:name w:val="3N0"/>
    <w:basedOn w:val="Normal"/>
    <w:link w:val="3N0Char"/>
    <w:qFormat/>
    <w:rsid w:val="00833D55"/>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833D55"/>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833D55"/>
    <w:pPr>
      <w:tabs>
        <w:tab w:val="clear" w:pos="794"/>
        <w:tab w:val="clear" w:pos="1191"/>
        <w:tab w:val="clear" w:pos="1588"/>
        <w:tab w:val="clear" w:pos="1985"/>
      </w:tabs>
      <w:overflowPunct/>
      <w:autoSpaceDE/>
      <w:autoSpaceDN/>
      <w:adjustRightInd/>
      <w:spacing w:line="276" w:lineRule="auto"/>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833D5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833D55"/>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833D55"/>
    <w:rPr>
      <w:rFonts w:ascii="Cambria" w:eastAsia="SimSun" w:hAnsi="Cambria"/>
      <w:sz w:val="24"/>
      <w:szCs w:val="24"/>
      <w:shd w:val="pct20" w:color="auto" w:fill="auto"/>
      <w:lang w:val="en-GB" w:eastAsia="en-US"/>
    </w:rPr>
  </w:style>
  <w:style w:type="character" w:customStyle="1" w:styleId="summary">
    <w:name w:val="summary"/>
    <w:rsid w:val="00833D55"/>
  </w:style>
  <w:style w:type="paragraph" w:customStyle="1" w:styleId="Bibliography3">
    <w:name w:val="Bibliography3"/>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833D55"/>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833D55"/>
    <w:rPr>
      <w:rFonts w:ascii="Calibri" w:hAnsi="Calibri" w:cs="Consolas"/>
      <w:sz w:val="22"/>
      <w:szCs w:val="21"/>
      <w:lang w:eastAsia="en-US"/>
    </w:rPr>
  </w:style>
  <w:style w:type="paragraph" w:customStyle="1" w:styleId="ColorfulShading-Accent14">
    <w:name w:val="Colorful Shading - Accent 14"/>
    <w:hidden/>
    <w:uiPriority w:val="99"/>
    <w:semiHidden/>
    <w:rsid w:val="00833D55"/>
    <w:rPr>
      <w:rFonts w:ascii="Times New Roman" w:eastAsia="Malgun Gothic" w:hAnsi="Times New Roman"/>
      <w:lang w:val="en-GB" w:eastAsia="en-US"/>
    </w:rPr>
  </w:style>
  <w:style w:type="paragraph" w:customStyle="1" w:styleId="Bibliography8">
    <w:name w:val="Bibliography8"/>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833D55"/>
    <w:pPr>
      <w:ind w:left="720" w:hanging="794"/>
    </w:pPr>
    <w:rPr>
      <w:rFonts w:eastAsia="Malgun Gothic"/>
    </w:rPr>
  </w:style>
  <w:style w:type="paragraph" w:customStyle="1" w:styleId="Bibliography9">
    <w:name w:val="Bibliography9"/>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833D55"/>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833D5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833D55"/>
    <w:pPr>
      <w:numPr>
        <w:numId w:val="20"/>
      </w:numPr>
    </w:pPr>
  </w:style>
  <w:style w:type="numbering" w:customStyle="1" w:styleId="AVCBullet">
    <w:name w:val="AVC Bullet"/>
    <w:rsid w:val="00833D55"/>
    <w:pPr>
      <w:numPr>
        <w:numId w:val="13"/>
      </w:numPr>
    </w:pPr>
  </w:style>
  <w:style w:type="numbering" w:customStyle="1" w:styleId="3DHeading">
    <w:name w:val="3D Heading"/>
    <w:uiPriority w:val="99"/>
    <w:rsid w:val="00833D55"/>
    <w:pPr>
      <w:numPr>
        <w:numId w:val="129"/>
      </w:numPr>
    </w:pPr>
  </w:style>
  <w:style w:type="numbering" w:customStyle="1" w:styleId="SVCBullets">
    <w:name w:val="SVC Bullets"/>
    <w:rsid w:val="00833D55"/>
    <w:pPr>
      <w:numPr>
        <w:numId w:val="11"/>
      </w:numPr>
    </w:pPr>
  </w:style>
  <w:style w:type="numbering" w:customStyle="1" w:styleId="SVCIndent">
    <w:name w:val="SVC Indent"/>
    <w:rsid w:val="00833D55"/>
    <w:pPr>
      <w:numPr>
        <w:numId w:val="21"/>
      </w:numPr>
    </w:pPr>
  </w:style>
  <w:style w:type="numbering" w:styleId="1ai">
    <w:name w:val="Outline List 1"/>
    <w:basedOn w:val="NoList"/>
    <w:uiPriority w:val="99"/>
    <w:unhideWhenUsed/>
    <w:rsid w:val="009D0ACE"/>
  </w:style>
  <w:style w:type="numbering" w:customStyle="1" w:styleId="NoList1">
    <w:name w:val="No List1"/>
    <w:next w:val="NoList"/>
    <w:uiPriority w:val="99"/>
    <w:semiHidden/>
    <w:unhideWhenUsed/>
    <w:rsid w:val="009D0ACE"/>
  </w:style>
  <w:style w:type="numbering" w:customStyle="1" w:styleId="SVCNumbers1">
    <w:name w:val="SVC Numbers1"/>
    <w:rsid w:val="009D0ACE"/>
  </w:style>
  <w:style w:type="numbering" w:customStyle="1" w:styleId="AVCBullet1">
    <w:name w:val="AVC Bullet1"/>
    <w:rsid w:val="009D0ACE"/>
  </w:style>
  <w:style w:type="numbering" w:customStyle="1" w:styleId="SVCBullets1">
    <w:name w:val="SVC Bullets1"/>
    <w:rsid w:val="009D0ACE"/>
  </w:style>
  <w:style w:type="numbering" w:customStyle="1" w:styleId="SVCIndent1">
    <w:name w:val="SVC Indent1"/>
    <w:rsid w:val="009D0ACE"/>
  </w:style>
  <w:style w:type="numbering" w:customStyle="1" w:styleId="1ai1">
    <w:name w:val="1 / a / i1"/>
    <w:basedOn w:val="NoList"/>
    <w:next w:val="1ai"/>
    <w:uiPriority w:val="99"/>
    <w:semiHidden/>
    <w:unhideWhenUsed/>
    <w:locked/>
    <w:rsid w:val="009D0ACE"/>
  </w:style>
  <w:style w:type="numbering" w:styleId="111111">
    <w:name w:val="Outline List 2"/>
    <w:basedOn w:val="NoList"/>
    <w:uiPriority w:val="99"/>
    <w:unhideWhenUsed/>
    <w:rsid w:val="009D0ACE"/>
  </w:style>
  <w:style w:type="numbering" w:customStyle="1" w:styleId="3DHeading1">
    <w:name w:val="3D Heading1"/>
    <w:uiPriority w:val="99"/>
    <w:rsid w:val="009D0ACE"/>
  </w:style>
  <w:style w:type="numbering" w:styleId="ArticleSection">
    <w:name w:val="Outline List 3"/>
    <w:basedOn w:val="NoList"/>
    <w:uiPriority w:val="99"/>
    <w:unhideWhenUsed/>
    <w:rsid w:val="009D0ACE"/>
  </w:style>
  <w:style w:type="paragraph" w:customStyle="1" w:styleId="Rec0">
    <w:name w:val="Rec"/>
    <w:basedOn w:val="Title"/>
    <w:rsid w:val="00E63AFE"/>
  </w:style>
  <w:style w:type="character" w:customStyle="1" w:styleId="Note1CharCharCharCharCharCharChar">
    <w:name w:val="Note 1 Char Char Char Char Char Char Char"/>
    <w:uiPriority w:val="99"/>
    <w:rsid w:val="003B1BFE"/>
    <w:rPr>
      <w:rFonts w:cs="Times New Roman"/>
      <w:sz w:val="18"/>
      <w:szCs w:val="18"/>
      <w:lang w:val="en-GB" w:eastAsia="en-US"/>
    </w:rPr>
  </w:style>
  <w:style w:type="character" w:customStyle="1" w:styleId="Note1CharCharCharCharCharCharChar1">
    <w:name w:val="Note 1 Char Char Char Char Char Char Char1"/>
    <w:uiPriority w:val="99"/>
    <w:rsid w:val="003B1BFE"/>
    <w:rPr>
      <w:rFonts w:eastAsia="Batang" w:cs="Times New Roman"/>
      <w:sz w:val="18"/>
      <w:szCs w:val="18"/>
      <w:lang w:val="en-GB" w:eastAsia="en-US" w:bidi="ar-SA"/>
    </w:rPr>
  </w:style>
  <w:style w:type="character" w:customStyle="1" w:styleId="Note3Char">
    <w:name w:val="Note 3 Char"/>
    <w:uiPriority w:val="99"/>
    <w:rsid w:val="003B1BFE"/>
    <w:rPr>
      <w:rFonts w:eastAsia="Batang" w:cs="Times New Roman"/>
      <w:sz w:val="18"/>
      <w:szCs w:val="18"/>
      <w:lang w:val="en-GB" w:eastAsia="en-US" w:bidi="ar-SA"/>
    </w:rPr>
  </w:style>
  <w:style w:type="character" w:customStyle="1" w:styleId="Annex2Char">
    <w:name w:val="Annex 2 Char"/>
    <w:link w:val="Annex2"/>
    <w:uiPriority w:val="99"/>
    <w:rsid w:val="003B1BFE"/>
    <w:rPr>
      <w:rFonts w:ascii="Times New Roman" w:eastAsia="Malgun Gothic" w:hAnsi="Times New Roman"/>
      <w:b/>
      <w:bCs/>
      <w:sz w:val="22"/>
      <w:szCs w:val="22"/>
      <w:lang w:val="en-GB" w:eastAsia="en-US"/>
    </w:rPr>
  </w:style>
  <w:style w:type="character" w:customStyle="1" w:styleId="Annex3Char2">
    <w:name w:val="Annex 3 Char2"/>
    <w:link w:val="Annex3"/>
    <w:rsid w:val="003B1BFE"/>
    <w:rPr>
      <w:rFonts w:ascii="Times New Roman" w:eastAsia="Malgun Gothic" w:hAnsi="Times New Roman"/>
      <w:b/>
      <w:bCs/>
      <w:lang w:val="en-GB" w:eastAsia="en-US"/>
    </w:rPr>
  </w:style>
  <w:style w:type="character" w:styleId="PlaceholderText">
    <w:name w:val="Placeholder Text"/>
    <w:uiPriority w:val="99"/>
    <w:rsid w:val="003B1BFE"/>
    <w:rPr>
      <w:color w:val="808080"/>
    </w:rPr>
  </w:style>
  <w:style w:type="paragraph" w:customStyle="1" w:styleId="Text">
    <w:name w:val="Text"/>
    <w:basedOn w:val="Normal"/>
    <w:uiPriority w:val="99"/>
    <w:rsid w:val="003B1BFE"/>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B1BF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B1BFE"/>
    <w:rPr>
      <w:rFonts w:eastAsia="Malgun Gothic"/>
    </w:rPr>
  </w:style>
  <w:style w:type="character" w:customStyle="1" w:styleId="EquationTabChar">
    <w:name w:val="EquationTab Char"/>
    <w:link w:val="EquationTab"/>
    <w:rsid w:val="003B1BFE"/>
    <w:rPr>
      <w:rFonts w:ascii="Times New Roman" w:eastAsia="Malgun Gothic" w:hAnsi="Times New Roman"/>
      <w:lang w:val="en-GB" w:eastAsia="en-US"/>
    </w:rPr>
  </w:style>
  <w:style w:type="paragraph" w:customStyle="1" w:styleId="3H8">
    <w:name w:val="3H8"/>
    <w:basedOn w:val="Normal"/>
    <w:uiPriority w:val="99"/>
    <w:rsid w:val="003B1BFE"/>
    <w:pPr>
      <w:tabs>
        <w:tab w:val="clear" w:pos="794"/>
      </w:tabs>
    </w:pPr>
    <w:rPr>
      <w:rFonts w:eastAsia="Malgun Gothic"/>
    </w:rPr>
  </w:style>
  <w:style w:type="paragraph" w:customStyle="1" w:styleId="3DVCAnnexSem0">
    <w:name w:val="3DVC Annex Sem 0"/>
    <w:basedOn w:val="Normal"/>
    <w:link w:val="3DVCAnnexSem0Char"/>
    <w:rsid w:val="003B1BFE"/>
    <w:pPr>
      <w:ind w:left="794" w:hanging="794"/>
    </w:pPr>
    <w:rPr>
      <w:rFonts w:eastAsia="Malgun Gothic"/>
    </w:rPr>
  </w:style>
  <w:style w:type="character" w:customStyle="1" w:styleId="3DVCAnnexSem0Char">
    <w:name w:val="3DVC Annex Sem 0 Char"/>
    <w:link w:val="3DVCAnnexSem0"/>
    <w:rsid w:val="003B1BFE"/>
    <w:rPr>
      <w:rFonts w:ascii="Times New Roman" w:eastAsia="Malgun Gothic" w:hAnsi="Times New Roman"/>
      <w:lang w:val="en-GB" w:eastAsia="en-US"/>
    </w:rPr>
  </w:style>
  <w:style w:type="paragraph" w:customStyle="1" w:styleId="3DVCnormal">
    <w:name w:val="3DVC normal"/>
    <w:basedOn w:val="Normal"/>
    <w:link w:val="3DVCnormalChar"/>
    <w:qFormat/>
    <w:rsid w:val="003B1BFE"/>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B1BFE"/>
    <w:rPr>
      <w:rFonts w:ascii="Times New Roman" w:eastAsia="Malgun Gothic" w:hAnsi="Times New Roman"/>
      <w:lang w:val="en-GB" w:eastAsia="en-US"/>
    </w:rPr>
  </w:style>
  <w:style w:type="paragraph" w:customStyle="1" w:styleId="3D0">
    <w:name w:val="3D0"/>
    <w:basedOn w:val="3N0"/>
    <w:link w:val="3D0Char"/>
    <w:uiPriority w:val="99"/>
    <w:qFormat/>
    <w:rsid w:val="003B1BFE"/>
    <w:pPr>
      <w:numPr>
        <w:numId w:val="15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B1BFE"/>
    <w:pPr>
      <w:numPr>
        <w:ilvl w:val="1"/>
      </w:numPr>
    </w:pPr>
  </w:style>
  <w:style w:type="character" w:customStyle="1" w:styleId="3D0Char">
    <w:name w:val="3D0 Char"/>
    <w:link w:val="3D0"/>
    <w:uiPriority w:val="99"/>
    <w:rsid w:val="003B1BFE"/>
    <w:rPr>
      <w:rFonts w:ascii="Times New Roman" w:eastAsia="Malgun Gothic" w:hAnsi="Times New Roman"/>
      <w:lang w:val="en-CA" w:eastAsia="en-US"/>
    </w:rPr>
  </w:style>
  <w:style w:type="paragraph" w:customStyle="1" w:styleId="3D2">
    <w:name w:val="3D2"/>
    <w:basedOn w:val="3D1"/>
    <w:link w:val="3D2Char"/>
    <w:uiPriority w:val="99"/>
    <w:qFormat/>
    <w:rsid w:val="003B1BFE"/>
    <w:pPr>
      <w:numPr>
        <w:ilvl w:val="2"/>
      </w:numPr>
      <w:tabs>
        <w:tab w:val="clear" w:pos="794"/>
        <w:tab w:val="left" w:pos="1072"/>
      </w:tabs>
      <w:ind w:left="1071"/>
    </w:pPr>
    <w:rPr>
      <w:lang w:eastAsia="ko-KR"/>
    </w:rPr>
  </w:style>
  <w:style w:type="character" w:customStyle="1" w:styleId="3D1Char">
    <w:name w:val="3D1 Char"/>
    <w:link w:val="3D1"/>
    <w:uiPriority w:val="99"/>
    <w:rsid w:val="003B1BFE"/>
    <w:rPr>
      <w:rFonts w:ascii="Times New Roman" w:eastAsia="Malgun Gothic" w:hAnsi="Times New Roman"/>
      <w:lang w:val="en-CA" w:eastAsia="en-US"/>
    </w:rPr>
  </w:style>
  <w:style w:type="paragraph" w:customStyle="1" w:styleId="3D3">
    <w:name w:val="3D3"/>
    <w:basedOn w:val="3D2"/>
    <w:link w:val="3D3Char"/>
    <w:uiPriority w:val="99"/>
    <w:qFormat/>
    <w:rsid w:val="003B1BFE"/>
    <w:pPr>
      <w:numPr>
        <w:ilvl w:val="3"/>
      </w:numPr>
      <w:tabs>
        <w:tab w:val="clear" w:pos="1072"/>
        <w:tab w:val="clear" w:pos="1191"/>
      </w:tabs>
    </w:pPr>
  </w:style>
  <w:style w:type="character" w:customStyle="1" w:styleId="3D2Char">
    <w:name w:val="3D2 Char"/>
    <w:link w:val="3D2"/>
    <w:uiPriority w:val="99"/>
    <w:rsid w:val="003B1BFE"/>
    <w:rPr>
      <w:rFonts w:ascii="Times New Roman" w:eastAsia="Malgun Gothic" w:hAnsi="Times New Roman"/>
      <w:lang w:val="en-CA" w:eastAsia="ko-KR"/>
    </w:rPr>
  </w:style>
  <w:style w:type="paragraph" w:customStyle="1" w:styleId="3D4">
    <w:name w:val="3D4"/>
    <w:basedOn w:val="3D3"/>
    <w:link w:val="3D4Char"/>
    <w:uiPriority w:val="99"/>
    <w:qFormat/>
    <w:rsid w:val="003B1BFE"/>
    <w:pPr>
      <w:numPr>
        <w:ilvl w:val="4"/>
      </w:numPr>
      <w:tabs>
        <w:tab w:val="clear" w:pos="1588"/>
      </w:tabs>
    </w:pPr>
  </w:style>
  <w:style w:type="character" w:customStyle="1" w:styleId="3D3Char">
    <w:name w:val="3D3 Char"/>
    <w:link w:val="3D3"/>
    <w:uiPriority w:val="99"/>
    <w:rsid w:val="003B1BFE"/>
    <w:rPr>
      <w:rFonts w:ascii="Times New Roman" w:eastAsia="Malgun Gothic" w:hAnsi="Times New Roman"/>
      <w:lang w:val="en-CA" w:eastAsia="ko-KR"/>
    </w:rPr>
  </w:style>
  <w:style w:type="paragraph" w:customStyle="1" w:styleId="3D5">
    <w:name w:val="3D5"/>
    <w:basedOn w:val="3D4"/>
    <w:link w:val="3D5Char"/>
    <w:uiPriority w:val="99"/>
    <w:qFormat/>
    <w:rsid w:val="003B1BFE"/>
    <w:pPr>
      <w:numPr>
        <w:ilvl w:val="5"/>
      </w:numPr>
      <w:tabs>
        <w:tab w:val="clear" w:pos="1985"/>
      </w:tabs>
    </w:pPr>
  </w:style>
  <w:style w:type="character" w:customStyle="1" w:styleId="3D4Char">
    <w:name w:val="3D4 Char"/>
    <w:link w:val="3D4"/>
    <w:uiPriority w:val="99"/>
    <w:rsid w:val="003B1BFE"/>
    <w:rPr>
      <w:rFonts w:ascii="Times New Roman" w:eastAsia="Malgun Gothic" w:hAnsi="Times New Roman"/>
      <w:lang w:val="en-CA" w:eastAsia="ko-KR"/>
    </w:rPr>
  </w:style>
  <w:style w:type="paragraph" w:customStyle="1" w:styleId="3D6">
    <w:name w:val="3D6"/>
    <w:basedOn w:val="3D5"/>
    <w:link w:val="3D6Char"/>
    <w:uiPriority w:val="99"/>
    <w:qFormat/>
    <w:rsid w:val="003B1BFE"/>
    <w:pPr>
      <w:numPr>
        <w:ilvl w:val="6"/>
      </w:numPr>
      <w:tabs>
        <w:tab w:val="clear" w:pos="2381"/>
      </w:tabs>
    </w:pPr>
  </w:style>
  <w:style w:type="character" w:customStyle="1" w:styleId="3D5Char">
    <w:name w:val="3D5 Char"/>
    <w:link w:val="3D5"/>
    <w:uiPriority w:val="99"/>
    <w:rsid w:val="003B1BFE"/>
    <w:rPr>
      <w:rFonts w:ascii="Times New Roman" w:eastAsia="Malgun Gothic" w:hAnsi="Times New Roman"/>
      <w:lang w:val="en-CA" w:eastAsia="ko-KR"/>
    </w:rPr>
  </w:style>
  <w:style w:type="paragraph" w:customStyle="1" w:styleId="3Tabs">
    <w:name w:val="3 Tabs"/>
    <w:basedOn w:val="3N0"/>
    <w:link w:val="3TabsChar"/>
    <w:qFormat/>
    <w:rsid w:val="003B1B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B1BFE"/>
    <w:rPr>
      <w:rFonts w:ascii="Times New Roman" w:eastAsia="Malgun Gothic" w:hAnsi="Times New Roman"/>
      <w:lang w:val="en-CA" w:eastAsia="ko-KR"/>
    </w:rPr>
  </w:style>
  <w:style w:type="paragraph" w:customStyle="1" w:styleId="3U1">
    <w:name w:val="3U1"/>
    <w:basedOn w:val="3N0"/>
    <w:uiPriority w:val="99"/>
    <w:qFormat/>
    <w:rsid w:val="003B1BFE"/>
    <w:pPr>
      <w:numPr>
        <w:ilvl w:val="1"/>
        <w:numId w:val="158"/>
      </w:numPr>
    </w:pPr>
  </w:style>
  <w:style w:type="paragraph" w:customStyle="1" w:styleId="3U0">
    <w:name w:val="3U0"/>
    <w:basedOn w:val="3N0"/>
    <w:uiPriority w:val="99"/>
    <w:qFormat/>
    <w:rsid w:val="003B1BFE"/>
    <w:pPr>
      <w:numPr>
        <w:numId w:val="158"/>
      </w:numPr>
    </w:pPr>
  </w:style>
  <w:style w:type="paragraph" w:customStyle="1" w:styleId="3U2">
    <w:name w:val="3U2"/>
    <w:basedOn w:val="3U1"/>
    <w:uiPriority w:val="99"/>
    <w:qFormat/>
    <w:rsid w:val="003B1BFE"/>
    <w:pPr>
      <w:numPr>
        <w:ilvl w:val="2"/>
      </w:numPr>
    </w:pPr>
  </w:style>
  <w:style w:type="paragraph" w:customStyle="1" w:styleId="3U3">
    <w:name w:val="3U3"/>
    <w:basedOn w:val="3U2"/>
    <w:uiPriority w:val="99"/>
    <w:qFormat/>
    <w:rsid w:val="003B1BFE"/>
    <w:pPr>
      <w:numPr>
        <w:ilvl w:val="3"/>
      </w:numPr>
    </w:pPr>
  </w:style>
  <w:style w:type="paragraph" w:customStyle="1" w:styleId="3U4">
    <w:name w:val="3U4"/>
    <w:basedOn w:val="3U3"/>
    <w:uiPriority w:val="99"/>
    <w:qFormat/>
    <w:rsid w:val="003B1BFE"/>
    <w:pPr>
      <w:numPr>
        <w:ilvl w:val="4"/>
      </w:numPr>
    </w:pPr>
  </w:style>
  <w:style w:type="paragraph" w:customStyle="1" w:styleId="3U5">
    <w:name w:val="3U5"/>
    <w:basedOn w:val="3U4"/>
    <w:uiPriority w:val="99"/>
    <w:qFormat/>
    <w:rsid w:val="003B1BFE"/>
    <w:pPr>
      <w:numPr>
        <w:ilvl w:val="5"/>
      </w:numPr>
    </w:pPr>
  </w:style>
  <w:style w:type="paragraph" w:customStyle="1" w:styleId="3U6">
    <w:name w:val="3U6"/>
    <w:basedOn w:val="3U5"/>
    <w:uiPriority w:val="99"/>
    <w:qFormat/>
    <w:rsid w:val="003B1BFE"/>
    <w:pPr>
      <w:numPr>
        <w:ilvl w:val="6"/>
      </w:numPr>
    </w:pPr>
  </w:style>
  <w:style w:type="paragraph" w:customStyle="1" w:styleId="3U7">
    <w:name w:val="3U7"/>
    <w:basedOn w:val="Normal"/>
    <w:uiPriority w:val="99"/>
    <w:qFormat/>
    <w:rsid w:val="003B1BFE"/>
    <w:pPr>
      <w:numPr>
        <w:ilvl w:val="7"/>
        <w:numId w:val="158"/>
      </w:numPr>
    </w:pPr>
    <w:rPr>
      <w:rFonts w:eastAsia="Malgun Gothic"/>
    </w:rPr>
  </w:style>
  <w:style w:type="paragraph" w:customStyle="1" w:styleId="3U8">
    <w:name w:val="3U8"/>
    <w:basedOn w:val="3U7"/>
    <w:uiPriority w:val="99"/>
    <w:qFormat/>
    <w:rsid w:val="003B1BFE"/>
    <w:pPr>
      <w:numPr>
        <w:ilvl w:val="8"/>
      </w:numPr>
    </w:pPr>
  </w:style>
  <w:style w:type="character" w:styleId="Strong">
    <w:name w:val="Strong"/>
    <w:uiPriority w:val="22"/>
    <w:qFormat/>
    <w:rsid w:val="003B1BFE"/>
    <w:rPr>
      <w:b/>
      <w:bCs/>
    </w:rPr>
  </w:style>
  <w:style w:type="paragraph" w:customStyle="1" w:styleId="3D7">
    <w:name w:val="3D7"/>
    <w:basedOn w:val="Normal"/>
    <w:uiPriority w:val="99"/>
    <w:rsid w:val="003B1BFE"/>
    <w:pPr>
      <w:numPr>
        <w:ilvl w:val="7"/>
        <w:numId w:val="154"/>
      </w:numPr>
    </w:pPr>
    <w:rPr>
      <w:rFonts w:eastAsia="Malgun Gothic"/>
    </w:rPr>
  </w:style>
  <w:style w:type="paragraph" w:customStyle="1" w:styleId="3D8">
    <w:name w:val="3D8"/>
    <w:basedOn w:val="Normal"/>
    <w:uiPriority w:val="99"/>
    <w:rsid w:val="003B1BFE"/>
    <w:pPr>
      <w:numPr>
        <w:ilvl w:val="8"/>
        <w:numId w:val="154"/>
      </w:numPr>
    </w:pPr>
    <w:rPr>
      <w:rFonts w:eastAsia="Malgun Gothic"/>
    </w:rPr>
  </w:style>
  <w:style w:type="paragraph" w:customStyle="1" w:styleId="3E0">
    <w:name w:val="3E0"/>
    <w:basedOn w:val="3N0"/>
    <w:uiPriority w:val="99"/>
    <w:qFormat/>
    <w:rsid w:val="003B1BFE"/>
    <w:pPr>
      <w:numPr>
        <w:numId w:val="159"/>
      </w:numPr>
      <w:tabs>
        <w:tab w:val="center" w:pos="4865"/>
        <w:tab w:val="right" w:pos="9730"/>
      </w:tabs>
      <w:jc w:val="left"/>
    </w:pPr>
  </w:style>
  <w:style w:type="numbering" w:customStyle="1" w:styleId="3Dash">
    <w:name w:val="3Dash"/>
    <w:uiPriority w:val="99"/>
    <w:rsid w:val="003B1BFE"/>
    <w:pPr>
      <w:numPr>
        <w:numId w:val="155"/>
      </w:numPr>
    </w:pPr>
  </w:style>
  <w:style w:type="paragraph" w:customStyle="1" w:styleId="3E1">
    <w:name w:val="3E1"/>
    <w:basedOn w:val="3E0"/>
    <w:uiPriority w:val="99"/>
    <w:qFormat/>
    <w:rsid w:val="003B1BFE"/>
    <w:pPr>
      <w:numPr>
        <w:ilvl w:val="1"/>
      </w:numPr>
    </w:pPr>
  </w:style>
  <w:style w:type="paragraph" w:customStyle="1" w:styleId="3E2">
    <w:name w:val="3E2"/>
    <w:basedOn w:val="3E1"/>
    <w:uiPriority w:val="99"/>
    <w:qFormat/>
    <w:rsid w:val="003B1BFE"/>
    <w:pPr>
      <w:numPr>
        <w:ilvl w:val="2"/>
      </w:numPr>
    </w:pPr>
  </w:style>
  <w:style w:type="paragraph" w:customStyle="1" w:styleId="3E3">
    <w:name w:val="3E3"/>
    <w:basedOn w:val="Normal"/>
    <w:uiPriority w:val="99"/>
    <w:qFormat/>
    <w:rsid w:val="003B1BFE"/>
    <w:pPr>
      <w:numPr>
        <w:ilvl w:val="3"/>
        <w:numId w:val="159"/>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B1BFE"/>
    <w:pPr>
      <w:numPr>
        <w:ilvl w:val="4"/>
        <w:numId w:val="159"/>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B1BFE"/>
    <w:pPr>
      <w:numPr>
        <w:ilvl w:val="5"/>
        <w:numId w:val="159"/>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B1BFE"/>
    <w:pPr>
      <w:numPr>
        <w:ilvl w:val="6"/>
        <w:numId w:val="159"/>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B1BFE"/>
    <w:pPr>
      <w:numPr>
        <w:ilvl w:val="7"/>
        <w:numId w:val="159"/>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B1BFE"/>
    <w:pPr>
      <w:numPr>
        <w:ilvl w:val="8"/>
        <w:numId w:val="159"/>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B1BFE"/>
    <w:pPr>
      <w:numPr>
        <w:numId w:val="156"/>
      </w:numPr>
    </w:pPr>
  </w:style>
  <w:style w:type="numbering" w:customStyle="1" w:styleId="3DNumbering">
    <w:name w:val="3D Numbering"/>
    <w:uiPriority w:val="99"/>
    <w:rsid w:val="003B1BFE"/>
    <w:pPr>
      <w:numPr>
        <w:numId w:val="157"/>
      </w:numPr>
    </w:pPr>
  </w:style>
  <w:style w:type="character" w:customStyle="1" w:styleId="3TabsChar">
    <w:name w:val="3 Tabs Char"/>
    <w:link w:val="3Tabs"/>
    <w:rsid w:val="003B1BFE"/>
    <w:rPr>
      <w:rFonts w:ascii="Times New Roman" w:eastAsia="Malgun Gothic" w:hAnsi="Times New Roman"/>
      <w:bCs/>
      <w:lang w:eastAsia="en-US"/>
    </w:rPr>
  </w:style>
  <w:style w:type="paragraph" w:customStyle="1" w:styleId="3N4">
    <w:name w:val="3N4"/>
    <w:basedOn w:val="3N0"/>
    <w:link w:val="3N4Char"/>
    <w:qFormat/>
    <w:rsid w:val="003B1BFE"/>
    <w:pPr>
      <w:ind w:left="1429"/>
    </w:pPr>
  </w:style>
  <w:style w:type="paragraph" w:customStyle="1" w:styleId="3N3">
    <w:name w:val="3N3"/>
    <w:basedOn w:val="3N4"/>
    <w:link w:val="3N3Char"/>
    <w:qFormat/>
    <w:rsid w:val="003B1BFE"/>
    <w:pPr>
      <w:ind w:left="1072"/>
    </w:pPr>
  </w:style>
  <w:style w:type="paragraph" w:customStyle="1" w:styleId="3N1">
    <w:name w:val="3N1"/>
    <w:basedOn w:val="3N0"/>
    <w:link w:val="3N1Char"/>
    <w:qFormat/>
    <w:rsid w:val="003B1BFE"/>
    <w:pPr>
      <w:ind w:left="357"/>
    </w:pPr>
    <w:rPr>
      <w:lang w:eastAsia="ko-KR"/>
    </w:rPr>
  </w:style>
  <w:style w:type="character" w:customStyle="1" w:styleId="3N4Char">
    <w:name w:val="3N4 Char"/>
    <w:link w:val="3N4"/>
    <w:rsid w:val="003B1BFE"/>
    <w:rPr>
      <w:rFonts w:ascii="Times New Roman" w:eastAsia="Malgun Gothic" w:hAnsi="Times New Roman"/>
      <w:lang w:val="en-GB" w:eastAsia="en-US"/>
    </w:rPr>
  </w:style>
  <w:style w:type="character" w:customStyle="1" w:styleId="3N3Char">
    <w:name w:val="3N3 Char"/>
    <w:link w:val="3N3"/>
    <w:rsid w:val="003B1BFE"/>
    <w:rPr>
      <w:rFonts w:ascii="Times New Roman" w:eastAsia="Malgun Gothic" w:hAnsi="Times New Roman"/>
      <w:lang w:val="en-GB" w:eastAsia="en-US"/>
    </w:rPr>
  </w:style>
  <w:style w:type="paragraph" w:customStyle="1" w:styleId="3N2">
    <w:name w:val="3N2"/>
    <w:basedOn w:val="3N1"/>
    <w:link w:val="3N2Char"/>
    <w:qFormat/>
    <w:rsid w:val="003B1BFE"/>
    <w:pPr>
      <w:ind w:left="714"/>
    </w:pPr>
  </w:style>
  <w:style w:type="character" w:customStyle="1" w:styleId="3N1Char">
    <w:name w:val="3N1 Char"/>
    <w:link w:val="3N1"/>
    <w:rsid w:val="003B1BFE"/>
    <w:rPr>
      <w:rFonts w:ascii="Times New Roman" w:eastAsia="Malgun Gothic" w:hAnsi="Times New Roman"/>
      <w:lang w:val="en-GB" w:eastAsia="ko-KR"/>
    </w:rPr>
  </w:style>
  <w:style w:type="paragraph" w:customStyle="1" w:styleId="3N5">
    <w:name w:val="3N5"/>
    <w:basedOn w:val="3N4"/>
    <w:link w:val="3N5Char"/>
    <w:qFormat/>
    <w:rsid w:val="003B1BFE"/>
    <w:pPr>
      <w:ind w:left="1786"/>
    </w:pPr>
  </w:style>
  <w:style w:type="character" w:customStyle="1" w:styleId="3N2Char">
    <w:name w:val="3N2 Char"/>
    <w:link w:val="3N2"/>
    <w:rsid w:val="003B1BFE"/>
    <w:rPr>
      <w:rFonts w:ascii="Times New Roman" w:eastAsia="Malgun Gothic" w:hAnsi="Times New Roman"/>
      <w:lang w:val="en-GB" w:eastAsia="ko-KR"/>
    </w:rPr>
  </w:style>
  <w:style w:type="paragraph" w:customStyle="1" w:styleId="3N6">
    <w:name w:val="3N6"/>
    <w:basedOn w:val="3N5"/>
    <w:link w:val="3N6Char"/>
    <w:qFormat/>
    <w:rsid w:val="003B1BFE"/>
    <w:pPr>
      <w:ind w:left="2143"/>
    </w:pPr>
  </w:style>
  <w:style w:type="character" w:customStyle="1" w:styleId="3N5Char">
    <w:name w:val="3N5 Char"/>
    <w:link w:val="3N5"/>
    <w:rsid w:val="003B1BFE"/>
    <w:rPr>
      <w:rFonts w:ascii="Times New Roman" w:eastAsia="Malgun Gothic" w:hAnsi="Times New Roman"/>
      <w:lang w:val="en-GB" w:eastAsia="en-US"/>
    </w:rPr>
  </w:style>
  <w:style w:type="paragraph" w:customStyle="1" w:styleId="3N7">
    <w:name w:val="3N7"/>
    <w:basedOn w:val="3N6"/>
    <w:link w:val="3N7Char"/>
    <w:qFormat/>
    <w:rsid w:val="003B1BFE"/>
    <w:pPr>
      <w:ind w:left="2500"/>
    </w:pPr>
  </w:style>
  <w:style w:type="character" w:customStyle="1" w:styleId="3N6Char">
    <w:name w:val="3N6 Char"/>
    <w:link w:val="3N6"/>
    <w:rsid w:val="003B1BFE"/>
    <w:rPr>
      <w:rFonts w:ascii="Times New Roman" w:eastAsia="Malgun Gothic" w:hAnsi="Times New Roman"/>
      <w:lang w:val="en-GB" w:eastAsia="en-US"/>
    </w:rPr>
  </w:style>
  <w:style w:type="paragraph" w:customStyle="1" w:styleId="3N8">
    <w:name w:val="3N8"/>
    <w:basedOn w:val="3N7"/>
    <w:link w:val="3N8Char"/>
    <w:qFormat/>
    <w:rsid w:val="003B1BFE"/>
    <w:pPr>
      <w:ind w:left="2858"/>
    </w:pPr>
  </w:style>
  <w:style w:type="character" w:customStyle="1" w:styleId="3N7Char">
    <w:name w:val="3N7 Char"/>
    <w:link w:val="3N7"/>
    <w:rsid w:val="003B1BFE"/>
    <w:rPr>
      <w:rFonts w:ascii="Times New Roman" w:eastAsia="Malgun Gothic" w:hAnsi="Times New Roman"/>
      <w:lang w:val="en-GB" w:eastAsia="en-US"/>
    </w:rPr>
  </w:style>
  <w:style w:type="character" w:customStyle="1" w:styleId="3N8Char">
    <w:name w:val="3N8 Char"/>
    <w:link w:val="3N8"/>
    <w:rsid w:val="003B1BFE"/>
    <w:rPr>
      <w:rFonts w:ascii="Times New Roman" w:eastAsia="Malgun Gothic" w:hAnsi="Times New Roman"/>
      <w:lang w:val="en-GB" w:eastAsia="en-US"/>
    </w:rPr>
  </w:style>
  <w:style w:type="paragraph" w:customStyle="1" w:styleId="Syntax">
    <w:name w:val="Syntax"/>
    <w:basedOn w:val="Normal"/>
    <w:link w:val="SyntaxChar"/>
    <w:qFormat/>
    <w:rsid w:val="003B1BF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B1BFE"/>
    <w:rPr>
      <w:rFonts w:ascii="Times New Roman" w:eastAsia="Malgun Gothic" w:hAnsi="Times New Roman"/>
      <w:bCs/>
      <w:lang w:val="en-CA" w:eastAsia="en-US"/>
    </w:rPr>
  </w:style>
  <w:style w:type="paragraph" w:customStyle="1" w:styleId="3DNote">
    <w:name w:val="3D Note"/>
    <w:basedOn w:val="3EdNotes"/>
    <w:link w:val="3DNoteChar"/>
    <w:uiPriority w:val="99"/>
    <w:qFormat/>
    <w:rsid w:val="003B1BFE"/>
    <w:pPr>
      <w:numPr>
        <w:numId w:val="0"/>
      </w:numPr>
      <w:tabs>
        <w:tab w:val="num" w:pos="1915"/>
      </w:tabs>
      <w:ind w:left="1915" w:hanging="720"/>
    </w:pPr>
    <w:rPr>
      <w:lang w:val="en-CA"/>
    </w:rPr>
  </w:style>
  <w:style w:type="character" w:customStyle="1" w:styleId="3DNoteChar">
    <w:name w:val="3D Note Char"/>
    <w:link w:val="3DNote"/>
    <w:uiPriority w:val="99"/>
    <w:rsid w:val="003B1BFE"/>
    <w:rPr>
      <w:rFonts w:ascii="Times New Roman" w:eastAsia="Malgun Gothic" w:hAnsi="Times New Roman"/>
      <w:lang w:val="en-CA" w:eastAsia="en-US"/>
    </w:rPr>
  </w:style>
  <w:style w:type="paragraph" w:customStyle="1" w:styleId="3DEdNote">
    <w:name w:val="3D Ed. Note"/>
    <w:basedOn w:val="Note1"/>
    <w:link w:val="3DEdNoteChar"/>
    <w:qFormat/>
    <w:rsid w:val="003B1BFE"/>
    <w:pPr>
      <w:ind w:left="288"/>
    </w:pPr>
    <w:rPr>
      <w:rFonts w:eastAsia="Malgun Gothic"/>
    </w:rPr>
  </w:style>
  <w:style w:type="character" w:customStyle="1" w:styleId="NoteChar2">
    <w:name w:val="Note Char2"/>
    <w:link w:val="Note"/>
    <w:uiPriority w:val="99"/>
    <w:rsid w:val="003B1BFE"/>
    <w:rPr>
      <w:rFonts w:ascii="Times New Roman" w:hAnsi="Times New Roman"/>
      <w:sz w:val="22"/>
      <w:lang w:val="en-GB" w:eastAsia="en-US"/>
    </w:rPr>
  </w:style>
  <w:style w:type="character" w:customStyle="1" w:styleId="Note1Char">
    <w:name w:val="Note 1 Char"/>
    <w:basedOn w:val="NoteChar2"/>
    <w:link w:val="Note1"/>
    <w:rsid w:val="003B1BFE"/>
    <w:rPr>
      <w:rFonts w:ascii="Times New Roman" w:hAnsi="Times New Roman"/>
      <w:sz w:val="18"/>
      <w:lang w:val="en-GB" w:eastAsia="en-US"/>
    </w:rPr>
  </w:style>
  <w:style w:type="character" w:customStyle="1" w:styleId="3DEdNoteChar">
    <w:name w:val="3D Ed. Note Char"/>
    <w:basedOn w:val="Note1Char"/>
    <w:link w:val="3DEdNote"/>
    <w:rsid w:val="003B1BFE"/>
    <w:rPr>
      <w:rFonts w:ascii="Times New Roman" w:eastAsia="Malgun Gothic" w:hAnsi="Times New Roman"/>
      <w:sz w:val="18"/>
      <w:lang w:val="en-GB" w:eastAsia="en-US"/>
    </w:rPr>
  </w:style>
  <w:style w:type="paragraph" w:customStyle="1" w:styleId="3AmdHead">
    <w:name w:val="3 Amd Head"/>
    <w:basedOn w:val="3N0"/>
    <w:link w:val="3AmdHeadChar"/>
    <w:qFormat/>
    <w:rsid w:val="003B1BFE"/>
    <w:rPr>
      <w:b/>
      <w:sz w:val="22"/>
      <w:szCs w:val="22"/>
      <w:lang w:val="en-CA"/>
    </w:rPr>
  </w:style>
  <w:style w:type="character" w:customStyle="1" w:styleId="3AmdHeadChar">
    <w:name w:val="3 Amd Head Char"/>
    <w:link w:val="3AmdHead"/>
    <w:rsid w:val="003B1BFE"/>
    <w:rPr>
      <w:rFonts w:ascii="Times New Roman" w:eastAsia="Malgun Gothic" w:hAnsi="Times New Roman"/>
      <w:b/>
      <w:sz w:val="22"/>
      <w:szCs w:val="22"/>
      <w:lang w:val="en-CA" w:eastAsia="en-US"/>
    </w:rPr>
  </w:style>
  <w:style w:type="paragraph" w:customStyle="1" w:styleId="LightGrid-Accent31">
    <w:name w:val="Light Grid - Accent 31"/>
    <w:basedOn w:val="Normal"/>
    <w:uiPriority w:val="34"/>
    <w:qFormat/>
    <w:rsid w:val="009A725E"/>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1E4BE8"/>
    <w:rPr>
      <w:smallCaps/>
      <w:color w:val="C0504D"/>
      <w:u w:val="single"/>
    </w:rPr>
  </w:style>
  <w:style w:type="paragraph" w:customStyle="1" w:styleId="GridTable31">
    <w:name w:val="Grid Table 31"/>
    <w:basedOn w:val="Heading1"/>
    <w:next w:val="Normal"/>
    <w:uiPriority w:val="39"/>
    <w:unhideWhenUsed/>
    <w:qFormat/>
    <w:rsid w:val="001E4BE8"/>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1E4BE8"/>
    <w:rPr>
      <w:rFonts w:ascii="Cambria" w:eastAsia="SimSun" w:hAnsi="Cambria" w:cs="Times New Roman"/>
      <w:b/>
      <w:bCs/>
      <w:i/>
      <w:iCs/>
      <w:sz w:val="28"/>
      <w:szCs w:val="28"/>
      <w:lang w:val="en-GB" w:eastAsia="en-US"/>
    </w:rPr>
  </w:style>
  <w:style w:type="character" w:customStyle="1" w:styleId="Heading1Char2">
    <w:name w:val="Heading 1 Char2"/>
    <w:uiPriority w:val="99"/>
    <w:rsid w:val="001E4BE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4BE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4BE8"/>
    <w:rPr>
      <w:rFonts w:ascii="Times New Roman" w:hAnsi="Times New Roman"/>
      <w:lang w:val="en-GB"/>
    </w:rPr>
  </w:style>
  <w:style w:type="paragraph" w:customStyle="1" w:styleId="FigureCaption">
    <w:name w:val="Figure Caption"/>
    <w:basedOn w:val="Normal"/>
    <w:uiPriority w:val="99"/>
    <w:qFormat/>
    <w:rsid w:val="001E4BE8"/>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4BE8"/>
    <w:rPr>
      <w:color w:val="808080"/>
    </w:rPr>
  </w:style>
  <w:style w:type="paragraph" w:customStyle="1" w:styleId="zzSTDTitle">
    <w:name w:val="zzSTDTitle"/>
    <w:basedOn w:val="Normal"/>
    <w:next w:val="Normal"/>
    <w:rsid w:val="001E4BE8"/>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4BE8"/>
  </w:style>
  <w:style w:type="numbering" w:customStyle="1" w:styleId="NoList2">
    <w:name w:val="No List2"/>
    <w:next w:val="NoList"/>
    <w:semiHidden/>
    <w:rsid w:val="001E4BE8"/>
  </w:style>
  <w:style w:type="character" w:customStyle="1" w:styleId="apple-converted-space">
    <w:name w:val="apple-converted-space"/>
    <w:rsid w:val="001E4BE8"/>
  </w:style>
  <w:style w:type="table" w:customStyle="1" w:styleId="TableGrid3">
    <w:name w:val="Table Grid3"/>
    <w:basedOn w:val="TableNormal"/>
    <w:next w:val="TableGrid"/>
    <w:rsid w:val="001E4B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4BE8"/>
    <w:rPr>
      <w:rFonts w:ascii="Times New Roman" w:hAnsi="Times New Roman"/>
      <w:sz w:val="22"/>
      <w:lang w:eastAsia="en-US"/>
    </w:rPr>
  </w:style>
  <w:style w:type="paragraph" w:customStyle="1" w:styleId="p1">
    <w:name w:val="p1"/>
    <w:basedOn w:val="Normal"/>
    <w:rsid w:val="001E4BE8"/>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4BE8"/>
  </w:style>
  <w:style w:type="paragraph" w:customStyle="1" w:styleId="MediumList2-Accent23">
    <w:name w:val="Medium List 2 - Accent 23"/>
    <w:hidden/>
    <w:uiPriority w:val="71"/>
    <w:rsid w:val="001E4BE8"/>
    <w:rPr>
      <w:rFonts w:ascii="Times New Roman" w:hAnsi="Times New Roman"/>
      <w:sz w:val="22"/>
      <w:lang w:eastAsia="en-US"/>
    </w:rPr>
  </w:style>
  <w:style w:type="paragraph" w:customStyle="1" w:styleId="ColorfulShading-Accent15">
    <w:name w:val="Colorful Shading - Accent 15"/>
    <w:hidden/>
    <w:uiPriority w:val="62"/>
    <w:rsid w:val="001E4BE8"/>
    <w:rPr>
      <w:rFonts w:ascii="Times New Roman" w:hAnsi="Times New Roman"/>
      <w:sz w:val="22"/>
      <w:lang w:eastAsia="en-US"/>
    </w:rPr>
  </w:style>
  <w:style w:type="paragraph" w:customStyle="1" w:styleId="Term">
    <w:name w:val="Term"/>
    <w:basedOn w:val="ColorfulList-Accent11"/>
    <w:autoRedefine/>
    <w:qFormat/>
    <w:rsid w:val="001E4BE8"/>
    <w:pPr>
      <w:numPr>
        <w:numId w:val="20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E4BE8"/>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1E4BE8"/>
    <w:rPr>
      <w:rFonts w:ascii="Times" w:eastAsia="BatangChe" w:hAnsi="Times"/>
      <w:sz w:val="24"/>
      <w:lang w:eastAsia="en-US"/>
    </w:rPr>
  </w:style>
  <w:style w:type="character" w:customStyle="1" w:styleId="UnresolvedMention1">
    <w:name w:val="Unresolved Mention1"/>
    <w:basedOn w:val="DefaultParagraphFont"/>
    <w:uiPriority w:val="99"/>
    <w:semiHidden/>
    <w:unhideWhenUsed/>
    <w:rsid w:val="008A6AFF"/>
    <w:rPr>
      <w:color w:val="808080"/>
      <w:shd w:val="clear" w:color="auto" w:fill="E6E6E6"/>
    </w:rPr>
  </w:style>
  <w:style w:type="paragraph" w:customStyle="1" w:styleId="n">
    <w:name w:val="n"/>
    <w:basedOn w:val="Normalaftertitle"/>
    <w:rsid w:val="00762096"/>
  </w:style>
  <w:style w:type="character" w:customStyle="1" w:styleId="fontstyle01">
    <w:name w:val="fontstyle01"/>
    <w:rsid w:val="00592E2B"/>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0C3BEB"/>
    <w:rPr>
      <w:color w:val="605E5C"/>
      <w:shd w:val="clear" w:color="auto" w:fill="E1DFDD"/>
    </w:rPr>
  </w:style>
  <w:style w:type="table" w:customStyle="1" w:styleId="TableGrid4">
    <w:name w:val="Table Grid4"/>
    <w:basedOn w:val="TableNormal"/>
    <w:next w:val="TableGrid"/>
    <w:rsid w:val="002C65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727">
      <w:bodyDiv w:val="1"/>
      <w:marLeft w:val="0"/>
      <w:marRight w:val="0"/>
      <w:marTop w:val="0"/>
      <w:marBottom w:val="0"/>
      <w:divBdr>
        <w:top w:val="none" w:sz="0" w:space="0" w:color="auto"/>
        <w:left w:val="none" w:sz="0" w:space="0" w:color="auto"/>
        <w:bottom w:val="none" w:sz="0" w:space="0" w:color="auto"/>
        <w:right w:val="none" w:sz="0" w:space="0" w:color="auto"/>
      </w:divBdr>
    </w:div>
    <w:div w:id="120076407">
      <w:bodyDiv w:val="1"/>
      <w:marLeft w:val="0"/>
      <w:marRight w:val="0"/>
      <w:marTop w:val="0"/>
      <w:marBottom w:val="0"/>
      <w:divBdr>
        <w:top w:val="none" w:sz="0" w:space="0" w:color="auto"/>
        <w:left w:val="none" w:sz="0" w:space="0" w:color="auto"/>
        <w:bottom w:val="none" w:sz="0" w:space="0" w:color="auto"/>
        <w:right w:val="none" w:sz="0" w:space="0" w:color="auto"/>
      </w:divBdr>
    </w:div>
    <w:div w:id="203906954">
      <w:bodyDiv w:val="1"/>
      <w:marLeft w:val="0"/>
      <w:marRight w:val="0"/>
      <w:marTop w:val="0"/>
      <w:marBottom w:val="0"/>
      <w:divBdr>
        <w:top w:val="none" w:sz="0" w:space="0" w:color="auto"/>
        <w:left w:val="none" w:sz="0" w:space="0" w:color="auto"/>
        <w:bottom w:val="none" w:sz="0" w:space="0" w:color="auto"/>
        <w:right w:val="none" w:sz="0" w:space="0" w:color="auto"/>
      </w:divBdr>
    </w:div>
    <w:div w:id="233440615">
      <w:bodyDiv w:val="1"/>
      <w:marLeft w:val="0"/>
      <w:marRight w:val="0"/>
      <w:marTop w:val="0"/>
      <w:marBottom w:val="0"/>
      <w:divBdr>
        <w:top w:val="none" w:sz="0" w:space="0" w:color="auto"/>
        <w:left w:val="none" w:sz="0" w:space="0" w:color="auto"/>
        <w:bottom w:val="none" w:sz="0" w:space="0" w:color="auto"/>
        <w:right w:val="none" w:sz="0" w:space="0" w:color="auto"/>
      </w:divBdr>
    </w:div>
    <w:div w:id="285502902">
      <w:bodyDiv w:val="1"/>
      <w:marLeft w:val="0"/>
      <w:marRight w:val="0"/>
      <w:marTop w:val="0"/>
      <w:marBottom w:val="0"/>
      <w:divBdr>
        <w:top w:val="none" w:sz="0" w:space="0" w:color="auto"/>
        <w:left w:val="none" w:sz="0" w:space="0" w:color="auto"/>
        <w:bottom w:val="none" w:sz="0" w:space="0" w:color="auto"/>
        <w:right w:val="none" w:sz="0" w:space="0" w:color="auto"/>
      </w:divBdr>
    </w:div>
    <w:div w:id="287787115">
      <w:bodyDiv w:val="1"/>
      <w:marLeft w:val="0"/>
      <w:marRight w:val="0"/>
      <w:marTop w:val="0"/>
      <w:marBottom w:val="0"/>
      <w:divBdr>
        <w:top w:val="none" w:sz="0" w:space="0" w:color="auto"/>
        <w:left w:val="none" w:sz="0" w:space="0" w:color="auto"/>
        <w:bottom w:val="none" w:sz="0" w:space="0" w:color="auto"/>
        <w:right w:val="none" w:sz="0" w:space="0" w:color="auto"/>
      </w:divBdr>
    </w:div>
    <w:div w:id="291911754">
      <w:bodyDiv w:val="1"/>
      <w:marLeft w:val="0"/>
      <w:marRight w:val="0"/>
      <w:marTop w:val="0"/>
      <w:marBottom w:val="0"/>
      <w:divBdr>
        <w:top w:val="none" w:sz="0" w:space="0" w:color="auto"/>
        <w:left w:val="none" w:sz="0" w:space="0" w:color="auto"/>
        <w:bottom w:val="none" w:sz="0" w:space="0" w:color="auto"/>
        <w:right w:val="none" w:sz="0" w:space="0" w:color="auto"/>
      </w:divBdr>
    </w:div>
    <w:div w:id="334572746">
      <w:bodyDiv w:val="1"/>
      <w:marLeft w:val="0"/>
      <w:marRight w:val="0"/>
      <w:marTop w:val="0"/>
      <w:marBottom w:val="0"/>
      <w:divBdr>
        <w:top w:val="none" w:sz="0" w:space="0" w:color="auto"/>
        <w:left w:val="none" w:sz="0" w:space="0" w:color="auto"/>
        <w:bottom w:val="none" w:sz="0" w:space="0" w:color="auto"/>
        <w:right w:val="none" w:sz="0" w:space="0" w:color="auto"/>
      </w:divBdr>
    </w:div>
    <w:div w:id="339044114">
      <w:bodyDiv w:val="1"/>
      <w:marLeft w:val="0"/>
      <w:marRight w:val="0"/>
      <w:marTop w:val="0"/>
      <w:marBottom w:val="0"/>
      <w:divBdr>
        <w:top w:val="none" w:sz="0" w:space="0" w:color="auto"/>
        <w:left w:val="none" w:sz="0" w:space="0" w:color="auto"/>
        <w:bottom w:val="none" w:sz="0" w:space="0" w:color="auto"/>
        <w:right w:val="none" w:sz="0" w:space="0" w:color="auto"/>
      </w:divBdr>
    </w:div>
    <w:div w:id="364910087">
      <w:bodyDiv w:val="1"/>
      <w:marLeft w:val="0"/>
      <w:marRight w:val="0"/>
      <w:marTop w:val="0"/>
      <w:marBottom w:val="0"/>
      <w:divBdr>
        <w:top w:val="none" w:sz="0" w:space="0" w:color="auto"/>
        <w:left w:val="none" w:sz="0" w:space="0" w:color="auto"/>
        <w:bottom w:val="none" w:sz="0" w:space="0" w:color="auto"/>
        <w:right w:val="none" w:sz="0" w:space="0" w:color="auto"/>
      </w:divBdr>
    </w:div>
    <w:div w:id="573512992">
      <w:bodyDiv w:val="1"/>
      <w:marLeft w:val="0"/>
      <w:marRight w:val="0"/>
      <w:marTop w:val="0"/>
      <w:marBottom w:val="0"/>
      <w:divBdr>
        <w:top w:val="none" w:sz="0" w:space="0" w:color="auto"/>
        <w:left w:val="none" w:sz="0" w:space="0" w:color="auto"/>
        <w:bottom w:val="none" w:sz="0" w:space="0" w:color="auto"/>
        <w:right w:val="none" w:sz="0" w:space="0" w:color="auto"/>
      </w:divBdr>
    </w:div>
    <w:div w:id="627318632">
      <w:bodyDiv w:val="1"/>
      <w:marLeft w:val="0"/>
      <w:marRight w:val="0"/>
      <w:marTop w:val="0"/>
      <w:marBottom w:val="0"/>
      <w:divBdr>
        <w:top w:val="none" w:sz="0" w:space="0" w:color="auto"/>
        <w:left w:val="none" w:sz="0" w:space="0" w:color="auto"/>
        <w:bottom w:val="none" w:sz="0" w:space="0" w:color="auto"/>
        <w:right w:val="none" w:sz="0" w:space="0" w:color="auto"/>
      </w:divBdr>
    </w:div>
    <w:div w:id="634218147">
      <w:bodyDiv w:val="1"/>
      <w:marLeft w:val="0"/>
      <w:marRight w:val="0"/>
      <w:marTop w:val="0"/>
      <w:marBottom w:val="0"/>
      <w:divBdr>
        <w:top w:val="none" w:sz="0" w:space="0" w:color="auto"/>
        <w:left w:val="none" w:sz="0" w:space="0" w:color="auto"/>
        <w:bottom w:val="none" w:sz="0" w:space="0" w:color="auto"/>
        <w:right w:val="none" w:sz="0" w:space="0" w:color="auto"/>
      </w:divBdr>
    </w:div>
    <w:div w:id="657005572">
      <w:bodyDiv w:val="1"/>
      <w:marLeft w:val="0"/>
      <w:marRight w:val="0"/>
      <w:marTop w:val="0"/>
      <w:marBottom w:val="0"/>
      <w:divBdr>
        <w:top w:val="none" w:sz="0" w:space="0" w:color="auto"/>
        <w:left w:val="none" w:sz="0" w:space="0" w:color="auto"/>
        <w:bottom w:val="none" w:sz="0" w:space="0" w:color="auto"/>
        <w:right w:val="none" w:sz="0" w:space="0" w:color="auto"/>
      </w:divBdr>
    </w:div>
    <w:div w:id="693458628">
      <w:bodyDiv w:val="1"/>
      <w:marLeft w:val="0"/>
      <w:marRight w:val="0"/>
      <w:marTop w:val="0"/>
      <w:marBottom w:val="0"/>
      <w:divBdr>
        <w:top w:val="none" w:sz="0" w:space="0" w:color="auto"/>
        <w:left w:val="none" w:sz="0" w:space="0" w:color="auto"/>
        <w:bottom w:val="none" w:sz="0" w:space="0" w:color="auto"/>
        <w:right w:val="none" w:sz="0" w:space="0" w:color="auto"/>
      </w:divBdr>
    </w:div>
    <w:div w:id="694304357">
      <w:bodyDiv w:val="1"/>
      <w:marLeft w:val="0"/>
      <w:marRight w:val="0"/>
      <w:marTop w:val="0"/>
      <w:marBottom w:val="0"/>
      <w:divBdr>
        <w:top w:val="none" w:sz="0" w:space="0" w:color="auto"/>
        <w:left w:val="none" w:sz="0" w:space="0" w:color="auto"/>
        <w:bottom w:val="none" w:sz="0" w:space="0" w:color="auto"/>
        <w:right w:val="none" w:sz="0" w:space="0" w:color="auto"/>
      </w:divBdr>
    </w:div>
    <w:div w:id="718356044">
      <w:bodyDiv w:val="1"/>
      <w:marLeft w:val="0"/>
      <w:marRight w:val="0"/>
      <w:marTop w:val="0"/>
      <w:marBottom w:val="0"/>
      <w:divBdr>
        <w:top w:val="none" w:sz="0" w:space="0" w:color="auto"/>
        <w:left w:val="none" w:sz="0" w:space="0" w:color="auto"/>
        <w:bottom w:val="none" w:sz="0" w:space="0" w:color="auto"/>
        <w:right w:val="none" w:sz="0" w:space="0" w:color="auto"/>
      </w:divBdr>
    </w:div>
    <w:div w:id="737172642">
      <w:bodyDiv w:val="1"/>
      <w:marLeft w:val="0"/>
      <w:marRight w:val="0"/>
      <w:marTop w:val="0"/>
      <w:marBottom w:val="0"/>
      <w:divBdr>
        <w:top w:val="none" w:sz="0" w:space="0" w:color="auto"/>
        <w:left w:val="none" w:sz="0" w:space="0" w:color="auto"/>
        <w:bottom w:val="none" w:sz="0" w:space="0" w:color="auto"/>
        <w:right w:val="none" w:sz="0" w:space="0" w:color="auto"/>
      </w:divBdr>
    </w:div>
    <w:div w:id="969439168">
      <w:bodyDiv w:val="1"/>
      <w:marLeft w:val="0"/>
      <w:marRight w:val="0"/>
      <w:marTop w:val="0"/>
      <w:marBottom w:val="0"/>
      <w:divBdr>
        <w:top w:val="none" w:sz="0" w:space="0" w:color="auto"/>
        <w:left w:val="none" w:sz="0" w:space="0" w:color="auto"/>
        <w:bottom w:val="none" w:sz="0" w:space="0" w:color="auto"/>
        <w:right w:val="none" w:sz="0" w:space="0" w:color="auto"/>
      </w:divBdr>
    </w:div>
    <w:div w:id="997221908">
      <w:bodyDiv w:val="1"/>
      <w:marLeft w:val="0"/>
      <w:marRight w:val="0"/>
      <w:marTop w:val="0"/>
      <w:marBottom w:val="0"/>
      <w:divBdr>
        <w:top w:val="none" w:sz="0" w:space="0" w:color="auto"/>
        <w:left w:val="none" w:sz="0" w:space="0" w:color="auto"/>
        <w:bottom w:val="none" w:sz="0" w:space="0" w:color="auto"/>
        <w:right w:val="none" w:sz="0" w:space="0" w:color="auto"/>
      </w:divBdr>
    </w:div>
    <w:div w:id="1000161469">
      <w:bodyDiv w:val="1"/>
      <w:marLeft w:val="0"/>
      <w:marRight w:val="0"/>
      <w:marTop w:val="0"/>
      <w:marBottom w:val="0"/>
      <w:divBdr>
        <w:top w:val="none" w:sz="0" w:space="0" w:color="auto"/>
        <w:left w:val="none" w:sz="0" w:space="0" w:color="auto"/>
        <w:bottom w:val="none" w:sz="0" w:space="0" w:color="auto"/>
        <w:right w:val="none" w:sz="0" w:space="0" w:color="auto"/>
      </w:divBdr>
    </w:div>
    <w:div w:id="1059985891">
      <w:bodyDiv w:val="1"/>
      <w:marLeft w:val="0"/>
      <w:marRight w:val="0"/>
      <w:marTop w:val="0"/>
      <w:marBottom w:val="0"/>
      <w:divBdr>
        <w:top w:val="none" w:sz="0" w:space="0" w:color="auto"/>
        <w:left w:val="none" w:sz="0" w:space="0" w:color="auto"/>
        <w:bottom w:val="none" w:sz="0" w:space="0" w:color="auto"/>
        <w:right w:val="none" w:sz="0" w:space="0" w:color="auto"/>
      </w:divBdr>
    </w:div>
    <w:div w:id="1070880318">
      <w:bodyDiv w:val="1"/>
      <w:marLeft w:val="0"/>
      <w:marRight w:val="0"/>
      <w:marTop w:val="0"/>
      <w:marBottom w:val="0"/>
      <w:divBdr>
        <w:top w:val="none" w:sz="0" w:space="0" w:color="auto"/>
        <w:left w:val="none" w:sz="0" w:space="0" w:color="auto"/>
        <w:bottom w:val="none" w:sz="0" w:space="0" w:color="auto"/>
        <w:right w:val="none" w:sz="0" w:space="0" w:color="auto"/>
      </w:divBdr>
    </w:div>
    <w:div w:id="1099447055">
      <w:bodyDiv w:val="1"/>
      <w:marLeft w:val="0"/>
      <w:marRight w:val="0"/>
      <w:marTop w:val="0"/>
      <w:marBottom w:val="0"/>
      <w:divBdr>
        <w:top w:val="none" w:sz="0" w:space="0" w:color="auto"/>
        <w:left w:val="none" w:sz="0" w:space="0" w:color="auto"/>
        <w:bottom w:val="none" w:sz="0" w:space="0" w:color="auto"/>
        <w:right w:val="none" w:sz="0" w:space="0" w:color="auto"/>
      </w:divBdr>
    </w:div>
    <w:div w:id="1103769467">
      <w:bodyDiv w:val="1"/>
      <w:marLeft w:val="0"/>
      <w:marRight w:val="0"/>
      <w:marTop w:val="0"/>
      <w:marBottom w:val="0"/>
      <w:divBdr>
        <w:top w:val="none" w:sz="0" w:space="0" w:color="auto"/>
        <w:left w:val="none" w:sz="0" w:space="0" w:color="auto"/>
        <w:bottom w:val="none" w:sz="0" w:space="0" w:color="auto"/>
        <w:right w:val="none" w:sz="0" w:space="0" w:color="auto"/>
      </w:divBdr>
    </w:div>
    <w:div w:id="1219978872">
      <w:bodyDiv w:val="1"/>
      <w:marLeft w:val="0"/>
      <w:marRight w:val="0"/>
      <w:marTop w:val="0"/>
      <w:marBottom w:val="0"/>
      <w:divBdr>
        <w:top w:val="none" w:sz="0" w:space="0" w:color="auto"/>
        <w:left w:val="none" w:sz="0" w:space="0" w:color="auto"/>
        <w:bottom w:val="none" w:sz="0" w:space="0" w:color="auto"/>
        <w:right w:val="none" w:sz="0" w:space="0" w:color="auto"/>
      </w:divBdr>
    </w:div>
    <w:div w:id="1282616137">
      <w:bodyDiv w:val="1"/>
      <w:marLeft w:val="0"/>
      <w:marRight w:val="0"/>
      <w:marTop w:val="0"/>
      <w:marBottom w:val="0"/>
      <w:divBdr>
        <w:top w:val="none" w:sz="0" w:space="0" w:color="auto"/>
        <w:left w:val="none" w:sz="0" w:space="0" w:color="auto"/>
        <w:bottom w:val="none" w:sz="0" w:space="0" w:color="auto"/>
        <w:right w:val="none" w:sz="0" w:space="0" w:color="auto"/>
      </w:divBdr>
    </w:div>
    <w:div w:id="1288705000">
      <w:bodyDiv w:val="1"/>
      <w:marLeft w:val="0"/>
      <w:marRight w:val="0"/>
      <w:marTop w:val="0"/>
      <w:marBottom w:val="0"/>
      <w:divBdr>
        <w:top w:val="none" w:sz="0" w:space="0" w:color="auto"/>
        <w:left w:val="none" w:sz="0" w:space="0" w:color="auto"/>
        <w:bottom w:val="none" w:sz="0" w:space="0" w:color="auto"/>
        <w:right w:val="none" w:sz="0" w:space="0" w:color="auto"/>
      </w:divBdr>
    </w:div>
    <w:div w:id="1295679172">
      <w:bodyDiv w:val="1"/>
      <w:marLeft w:val="0"/>
      <w:marRight w:val="0"/>
      <w:marTop w:val="0"/>
      <w:marBottom w:val="0"/>
      <w:divBdr>
        <w:top w:val="none" w:sz="0" w:space="0" w:color="auto"/>
        <w:left w:val="none" w:sz="0" w:space="0" w:color="auto"/>
        <w:bottom w:val="none" w:sz="0" w:space="0" w:color="auto"/>
        <w:right w:val="none" w:sz="0" w:space="0" w:color="auto"/>
      </w:divBdr>
    </w:div>
    <w:div w:id="1341615231">
      <w:bodyDiv w:val="1"/>
      <w:marLeft w:val="0"/>
      <w:marRight w:val="0"/>
      <w:marTop w:val="0"/>
      <w:marBottom w:val="0"/>
      <w:divBdr>
        <w:top w:val="none" w:sz="0" w:space="0" w:color="auto"/>
        <w:left w:val="none" w:sz="0" w:space="0" w:color="auto"/>
        <w:bottom w:val="none" w:sz="0" w:space="0" w:color="auto"/>
        <w:right w:val="none" w:sz="0" w:space="0" w:color="auto"/>
      </w:divBdr>
      <w:divsChild>
        <w:div w:id="2013945382">
          <w:marLeft w:val="0"/>
          <w:marRight w:val="0"/>
          <w:marTop w:val="0"/>
          <w:marBottom w:val="0"/>
          <w:divBdr>
            <w:top w:val="none" w:sz="0" w:space="0" w:color="auto"/>
            <w:left w:val="none" w:sz="0" w:space="0" w:color="auto"/>
            <w:bottom w:val="none" w:sz="0" w:space="0" w:color="auto"/>
            <w:right w:val="none" w:sz="0" w:space="0" w:color="auto"/>
          </w:divBdr>
        </w:div>
      </w:divsChild>
    </w:div>
    <w:div w:id="1399673155">
      <w:bodyDiv w:val="1"/>
      <w:marLeft w:val="0"/>
      <w:marRight w:val="0"/>
      <w:marTop w:val="0"/>
      <w:marBottom w:val="0"/>
      <w:divBdr>
        <w:top w:val="none" w:sz="0" w:space="0" w:color="auto"/>
        <w:left w:val="none" w:sz="0" w:space="0" w:color="auto"/>
        <w:bottom w:val="none" w:sz="0" w:space="0" w:color="auto"/>
        <w:right w:val="none" w:sz="0" w:space="0" w:color="auto"/>
      </w:divBdr>
    </w:div>
    <w:div w:id="1400060815">
      <w:bodyDiv w:val="1"/>
      <w:marLeft w:val="0"/>
      <w:marRight w:val="0"/>
      <w:marTop w:val="0"/>
      <w:marBottom w:val="0"/>
      <w:divBdr>
        <w:top w:val="none" w:sz="0" w:space="0" w:color="auto"/>
        <w:left w:val="none" w:sz="0" w:space="0" w:color="auto"/>
        <w:bottom w:val="none" w:sz="0" w:space="0" w:color="auto"/>
        <w:right w:val="none" w:sz="0" w:space="0" w:color="auto"/>
      </w:divBdr>
    </w:div>
    <w:div w:id="1458450772">
      <w:bodyDiv w:val="1"/>
      <w:marLeft w:val="0"/>
      <w:marRight w:val="0"/>
      <w:marTop w:val="0"/>
      <w:marBottom w:val="0"/>
      <w:divBdr>
        <w:top w:val="none" w:sz="0" w:space="0" w:color="auto"/>
        <w:left w:val="none" w:sz="0" w:space="0" w:color="auto"/>
        <w:bottom w:val="none" w:sz="0" w:space="0" w:color="auto"/>
        <w:right w:val="none" w:sz="0" w:space="0" w:color="auto"/>
      </w:divBdr>
    </w:div>
    <w:div w:id="1474833972">
      <w:bodyDiv w:val="1"/>
      <w:marLeft w:val="0"/>
      <w:marRight w:val="0"/>
      <w:marTop w:val="0"/>
      <w:marBottom w:val="0"/>
      <w:divBdr>
        <w:top w:val="none" w:sz="0" w:space="0" w:color="auto"/>
        <w:left w:val="none" w:sz="0" w:space="0" w:color="auto"/>
        <w:bottom w:val="none" w:sz="0" w:space="0" w:color="auto"/>
        <w:right w:val="none" w:sz="0" w:space="0" w:color="auto"/>
      </w:divBdr>
    </w:div>
    <w:div w:id="1543787105">
      <w:bodyDiv w:val="1"/>
      <w:marLeft w:val="0"/>
      <w:marRight w:val="0"/>
      <w:marTop w:val="0"/>
      <w:marBottom w:val="0"/>
      <w:divBdr>
        <w:top w:val="none" w:sz="0" w:space="0" w:color="auto"/>
        <w:left w:val="none" w:sz="0" w:space="0" w:color="auto"/>
        <w:bottom w:val="none" w:sz="0" w:space="0" w:color="auto"/>
        <w:right w:val="none" w:sz="0" w:space="0" w:color="auto"/>
      </w:divBdr>
    </w:div>
    <w:div w:id="1557468606">
      <w:bodyDiv w:val="1"/>
      <w:marLeft w:val="0"/>
      <w:marRight w:val="0"/>
      <w:marTop w:val="0"/>
      <w:marBottom w:val="0"/>
      <w:divBdr>
        <w:top w:val="none" w:sz="0" w:space="0" w:color="auto"/>
        <w:left w:val="none" w:sz="0" w:space="0" w:color="auto"/>
        <w:bottom w:val="none" w:sz="0" w:space="0" w:color="auto"/>
        <w:right w:val="none" w:sz="0" w:space="0" w:color="auto"/>
      </w:divBdr>
    </w:div>
    <w:div w:id="1700737924">
      <w:bodyDiv w:val="1"/>
      <w:marLeft w:val="0"/>
      <w:marRight w:val="0"/>
      <w:marTop w:val="0"/>
      <w:marBottom w:val="0"/>
      <w:divBdr>
        <w:top w:val="none" w:sz="0" w:space="0" w:color="auto"/>
        <w:left w:val="none" w:sz="0" w:space="0" w:color="auto"/>
        <w:bottom w:val="none" w:sz="0" w:space="0" w:color="auto"/>
        <w:right w:val="none" w:sz="0" w:space="0" w:color="auto"/>
      </w:divBdr>
    </w:div>
    <w:div w:id="1714693443">
      <w:bodyDiv w:val="1"/>
      <w:marLeft w:val="0"/>
      <w:marRight w:val="0"/>
      <w:marTop w:val="0"/>
      <w:marBottom w:val="0"/>
      <w:divBdr>
        <w:top w:val="none" w:sz="0" w:space="0" w:color="auto"/>
        <w:left w:val="none" w:sz="0" w:space="0" w:color="auto"/>
        <w:bottom w:val="none" w:sz="0" w:space="0" w:color="auto"/>
        <w:right w:val="none" w:sz="0" w:space="0" w:color="auto"/>
      </w:divBdr>
    </w:div>
    <w:div w:id="1720350679">
      <w:bodyDiv w:val="1"/>
      <w:marLeft w:val="0"/>
      <w:marRight w:val="0"/>
      <w:marTop w:val="0"/>
      <w:marBottom w:val="0"/>
      <w:divBdr>
        <w:top w:val="none" w:sz="0" w:space="0" w:color="auto"/>
        <w:left w:val="none" w:sz="0" w:space="0" w:color="auto"/>
        <w:bottom w:val="none" w:sz="0" w:space="0" w:color="auto"/>
        <w:right w:val="none" w:sz="0" w:space="0" w:color="auto"/>
      </w:divBdr>
    </w:div>
    <w:div w:id="1744983689">
      <w:bodyDiv w:val="1"/>
      <w:marLeft w:val="0"/>
      <w:marRight w:val="0"/>
      <w:marTop w:val="0"/>
      <w:marBottom w:val="0"/>
      <w:divBdr>
        <w:top w:val="none" w:sz="0" w:space="0" w:color="auto"/>
        <w:left w:val="none" w:sz="0" w:space="0" w:color="auto"/>
        <w:bottom w:val="none" w:sz="0" w:space="0" w:color="auto"/>
        <w:right w:val="none" w:sz="0" w:space="0" w:color="auto"/>
      </w:divBdr>
    </w:div>
    <w:div w:id="1776048598">
      <w:bodyDiv w:val="1"/>
      <w:marLeft w:val="0"/>
      <w:marRight w:val="0"/>
      <w:marTop w:val="0"/>
      <w:marBottom w:val="0"/>
      <w:divBdr>
        <w:top w:val="none" w:sz="0" w:space="0" w:color="auto"/>
        <w:left w:val="none" w:sz="0" w:space="0" w:color="auto"/>
        <w:bottom w:val="none" w:sz="0" w:space="0" w:color="auto"/>
        <w:right w:val="none" w:sz="0" w:space="0" w:color="auto"/>
      </w:divBdr>
    </w:div>
    <w:div w:id="1787431725">
      <w:bodyDiv w:val="1"/>
      <w:marLeft w:val="0"/>
      <w:marRight w:val="0"/>
      <w:marTop w:val="0"/>
      <w:marBottom w:val="0"/>
      <w:divBdr>
        <w:top w:val="none" w:sz="0" w:space="0" w:color="auto"/>
        <w:left w:val="none" w:sz="0" w:space="0" w:color="auto"/>
        <w:bottom w:val="none" w:sz="0" w:space="0" w:color="auto"/>
        <w:right w:val="none" w:sz="0" w:space="0" w:color="auto"/>
      </w:divBdr>
    </w:div>
    <w:div w:id="1898782063">
      <w:bodyDiv w:val="1"/>
      <w:marLeft w:val="0"/>
      <w:marRight w:val="0"/>
      <w:marTop w:val="0"/>
      <w:marBottom w:val="0"/>
      <w:divBdr>
        <w:top w:val="none" w:sz="0" w:space="0" w:color="auto"/>
        <w:left w:val="none" w:sz="0" w:space="0" w:color="auto"/>
        <w:bottom w:val="none" w:sz="0" w:space="0" w:color="auto"/>
        <w:right w:val="none" w:sz="0" w:space="0" w:color="auto"/>
      </w:divBdr>
    </w:div>
    <w:div w:id="1997295964">
      <w:bodyDiv w:val="1"/>
      <w:marLeft w:val="0"/>
      <w:marRight w:val="0"/>
      <w:marTop w:val="0"/>
      <w:marBottom w:val="0"/>
      <w:divBdr>
        <w:top w:val="none" w:sz="0" w:space="0" w:color="auto"/>
        <w:left w:val="none" w:sz="0" w:space="0" w:color="auto"/>
        <w:bottom w:val="none" w:sz="0" w:space="0" w:color="auto"/>
        <w:right w:val="none" w:sz="0" w:space="0" w:color="auto"/>
      </w:divBdr>
    </w:div>
    <w:div w:id="20628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31C5D-FFCD-4048-A375-FC4838A2EA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CC2BBB-946B-4DEF-BFE9-A1162427BFFF}">
  <ds:schemaRefs>
    <ds:schemaRef ds:uri="http://schemas.microsoft.com/sharepoint/v3/contenttype/forms"/>
  </ds:schemaRefs>
</ds:datastoreItem>
</file>

<file path=customXml/itemProps3.xml><?xml version="1.0" encoding="utf-8"?>
<ds:datastoreItem xmlns:ds="http://schemas.openxmlformats.org/officeDocument/2006/customXml" ds:itemID="{484363AC-86B4-420F-BB22-364D1AECD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BE15A-0B52-4665-AF59-3DD05520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1</TotalTime>
  <Pages>7</Pages>
  <Words>4082</Words>
  <Characters>23269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ITU-T Rec. H.265 (11/2019) High efficiency video coding </vt:lpstr>
    </vt:vector>
  </TitlesOfParts>
  <Company>ITU</Company>
  <LinksUpToDate>false</LinksUpToDate>
  <CharactersWithSpaces>27297</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 (11/2019) High efficiency video coding</dc:title>
  <dc:subject>SERIES H: AUDIOVISUAL AND MULTIMEDIA SYSTEMS - Infrastructure of audiovisual services – Coding of moving video</dc:subject>
  <dc:creator>ITU-T</dc:creator>
  <cp:keywords>H.265,H,265</cp:keywords>
  <dc:description>Gachetc, 08/01/2020, ITU51013811</dc:description>
  <cp:lastModifiedBy>Dolby</cp:lastModifiedBy>
  <cp:revision>1</cp:revision>
  <cp:lastPrinted>2019-12-04T08:15:00Z</cp:lastPrinted>
  <dcterms:created xsi:type="dcterms:W3CDTF">2020-09-30T15:28:00Z</dcterms:created>
  <dcterms:modified xsi:type="dcterms:W3CDTF">2020-09-30T15:42:00Z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H.265</vt:lpwstr>
  </property>
  <property fmtid="{D5CDD505-2E9C-101B-9397-08002B2CF9AE}" pid="3" name="docdate">
    <vt:lpwstr>QPubMacros.dot</vt:lpwstr>
  </property>
  <property fmtid="{D5CDD505-2E9C-101B-9397-08002B2CF9AE}" pid="4" name="doctitle">
    <vt:lpwstr>High efficiency video coding</vt:lpwstr>
  </property>
  <property fmtid="{D5CDD505-2E9C-101B-9397-08002B2CF9AE}" pid="5" name="doctitle2">
    <vt:lpwstr>SERIES H: AUDIOVISUAL AND MULTIMEDIA SYSTEMS Infrastructure of audiovisual services – Coding of moving video</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jeudi 8 janvier 2015</vt:lpwstr>
  </property>
  <property fmtid="{D5CDD505-2E9C-101B-9397-08002B2CF9AE}" pid="9" name="_NewReviewCycle">
    <vt:lpwstr/>
  </property>
  <property fmtid="{D5CDD505-2E9C-101B-9397-08002B2CF9AE}" pid="10" name="ContentTypeId">
    <vt:lpwstr>0x010100D089D8AEFAC1A247B7216C0DD884D876</vt:lpwstr>
  </property>
</Properties>
</file>